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pPr w:leftFromText="180" w:rightFromText="180" w:vertAnchor="text" w:horzAnchor="margin" w:tblpY="9096"/>
        <w:tblW w:w="315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2"/>
        <w:gridCol w:w="13999"/>
        <w:gridCol w:w="3142"/>
        <w:gridCol w:w="13999"/>
      </w:tblGrid>
      <w:tr w:rsidR="00E5494D" w:rsidRPr="00FC0A7E" w14:paraId="4B462E59" w14:textId="77777777" w:rsidTr="006301C9">
        <w:trPr>
          <w:trHeight w:val="90"/>
        </w:trPr>
        <w:tc>
          <w:tcPr>
            <w:tcW w:w="0" w:type="auto"/>
          </w:tcPr>
          <w:p w14:paraId="37850401" w14:textId="77777777" w:rsidR="00E5494D" w:rsidRPr="00FC0A7E" w:rsidRDefault="00E5494D" w:rsidP="00D10AE2">
            <w:bookmarkStart w:id="0" w:name="_GoBack"/>
            <w:bookmarkEnd w:id="0"/>
          </w:p>
        </w:tc>
        <w:tc>
          <w:tcPr>
            <w:tcW w:w="13999" w:type="dxa"/>
          </w:tcPr>
          <w:p w14:paraId="04F7678B" w14:textId="5E80130A" w:rsidR="00E5494D" w:rsidRPr="00FC0A7E" w:rsidRDefault="00590B96" w:rsidP="00EB381C">
            <w:pPr>
              <w:tabs>
                <w:tab w:val="center" w:pos="6891"/>
                <w:tab w:val="left" w:pos="11355"/>
              </w:tabs>
              <w:jc w:val="center"/>
            </w:pPr>
            <w:r>
              <w:t xml:space="preserve">Crown Castle Utilities </w:t>
            </w:r>
            <w:r w:rsidR="00523856">
              <w:t>AR</w:t>
            </w:r>
            <w:r w:rsidR="009D0DA7">
              <w:t>E</w:t>
            </w:r>
            <w:r w:rsidR="00B21586">
              <w:t xml:space="preserve"> NOT</w:t>
            </w:r>
            <w:r w:rsidR="003A470C">
              <w:t xml:space="preserve"> </w:t>
            </w:r>
            <w:r>
              <w:t>present at this location</w:t>
            </w:r>
          </w:p>
        </w:tc>
        <w:tc>
          <w:tcPr>
            <w:tcW w:w="3142" w:type="dxa"/>
          </w:tcPr>
          <w:p w14:paraId="224BF66C" w14:textId="77777777" w:rsidR="00E5494D" w:rsidRDefault="00E5494D" w:rsidP="00EB381C">
            <w:pPr>
              <w:tabs>
                <w:tab w:val="center" w:pos="6891"/>
                <w:tab w:val="left" w:pos="11355"/>
              </w:tabs>
              <w:jc w:val="center"/>
            </w:pPr>
          </w:p>
        </w:tc>
        <w:tc>
          <w:tcPr>
            <w:tcW w:w="13999" w:type="dxa"/>
          </w:tcPr>
          <w:p w14:paraId="5739462E" w14:textId="77777777" w:rsidR="00E5494D" w:rsidRDefault="00E5494D" w:rsidP="00EB381C">
            <w:pPr>
              <w:tabs>
                <w:tab w:val="center" w:pos="6891"/>
                <w:tab w:val="left" w:pos="11355"/>
              </w:tabs>
              <w:jc w:val="center"/>
            </w:pPr>
          </w:p>
        </w:tc>
      </w:tr>
    </w:tbl>
    <w:p w14:paraId="3EBB4778" w14:textId="29888F58" w:rsidR="00980945" w:rsidRDefault="002075DD" w:rsidP="002075DD">
      <w:pPr>
        <w:tabs>
          <w:tab w:val="center" w:pos="7200"/>
          <w:tab w:val="left" w:pos="10590"/>
        </w:tabs>
        <w:jc w:val="center"/>
      </w:pPr>
      <w:r>
        <w:rPr>
          <w:noProof/>
        </w:rPr>
        <w:drawing>
          <wp:inline distT="0" distB="0" distL="0" distR="0" wp14:anchorId="1D0035FD" wp14:editId="0B8B0246">
            <wp:extent cx="4889500" cy="5710056"/>
            <wp:effectExtent l="0" t="0" r="635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94682" cy="5716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FE0C8" w14:textId="20E27B3D" w:rsidR="00611B0B" w:rsidRDefault="00611B0B" w:rsidP="002075DD">
      <w:pPr>
        <w:tabs>
          <w:tab w:val="center" w:pos="7200"/>
          <w:tab w:val="left" w:pos="10590"/>
        </w:tabs>
        <w:jc w:val="center"/>
      </w:pPr>
      <w:r>
        <w:rPr>
          <w:noProof/>
        </w:rPr>
        <w:lastRenderedPageBreak/>
        <w:drawing>
          <wp:inline distT="0" distB="0" distL="0" distR="0" wp14:anchorId="0712DD86" wp14:editId="196CE620">
            <wp:extent cx="7283450" cy="5656643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93196" cy="5664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EA369" w14:textId="7DC0EE35" w:rsidR="00611B0B" w:rsidRDefault="00611B0B" w:rsidP="002075DD">
      <w:pPr>
        <w:tabs>
          <w:tab w:val="center" w:pos="7200"/>
          <w:tab w:val="left" w:pos="10590"/>
        </w:tabs>
        <w:jc w:val="center"/>
      </w:pPr>
      <w:r>
        <w:t>Crown Castle Utilities ARE present at this location</w:t>
      </w:r>
    </w:p>
    <w:sectPr w:rsidR="00611B0B" w:rsidSect="006A4618">
      <w:headerReference w:type="default" r:id="rId9"/>
      <w:footerReference w:type="even" r:id="rId10"/>
      <w:footerReference w:type="default" r:id="rId11"/>
      <w:pgSz w:w="15840" w:h="12240" w:orient="landscape"/>
      <w:pgMar w:top="720" w:right="720" w:bottom="720" w:left="720" w:header="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6E91C1" w14:textId="77777777" w:rsidR="00A635B4" w:rsidRDefault="00A635B4" w:rsidP="008D3A18">
      <w:pPr>
        <w:spacing w:after="0" w:line="240" w:lineRule="auto"/>
      </w:pPr>
      <w:r>
        <w:separator/>
      </w:r>
    </w:p>
  </w:endnote>
  <w:endnote w:type="continuationSeparator" w:id="0">
    <w:p w14:paraId="384D0037" w14:textId="77777777" w:rsidR="00A635B4" w:rsidRDefault="00A635B4" w:rsidP="008D3A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3B1DAD" w14:textId="77777777" w:rsidR="00BF4347" w:rsidRDefault="00BF4347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</w:p>
  <w:p w14:paraId="74EE2B1E" w14:textId="77777777" w:rsidR="00BF4347" w:rsidRDefault="00BF4347">
    <w:pPr>
      <w:pStyle w:val="Footer"/>
    </w:pPr>
  </w:p>
  <w:p w14:paraId="6FF923B8" w14:textId="77777777" w:rsidR="00BF4347" w:rsidRDefault="00BF4347">
    <w:pPr>
      <w:pStyle w:val="Footer"/>
    </w:pPr>
  </w:p>
  <w:p w14:paraId="43DC3391" w14:textId="77777777" w:rsidR="00BF4347" w:rsidRDefault="00BF4347">
    <w:pPr>
      <w:pStyle w:val="Footer"/>
    </w:pPr>
  </w:p>
  <w:p w14:paraId="71B326E7" w14:textId="77777777" w:rsidR="00BF4347" w:rsidRDefault="00BF4347">
    <w:pPr>
      <w:pStyle w:val="Footer"/>
    </w:pPr>
  </w:p>
  <w:p w14:paraId="00E854F9" w14:textId="77777777" w:rsidR="00BF4347" w:rsidRDefault="00BF4347" w:rsidP="000B13EC">
    <w:pPr>
      <w:pStyle w:val="Footer"/>
      <w:jc w:val="right"/>
    </w:pPr>
  </w:p>
  <w:p w14:paraId="6C107B0B" w14:textId="77777777" w:rsidR="000B13EC" w:rsidRDefault="000B13EC" w:rsidP="000B13EC">
    <w:pPr>
      <w:pStyle w:val="Footer"/>
      <w:jc w:val="right"/>
    </w:pPr>
  </w:p>
  <w:p w14:paraId="4F4D43BE" w14:textId="77777777" w:rsidR="00BF4347" w:rsidRDefault="00BF4347">
    <w:pPr>
      <w:pStyle w:val="Footer"/>
    </w:pPr>
  </w:p>
  <w:p w14:paraId="622CA0DF" w14:textId="77777777" w:rsidR="00BF4347" w:rsidRDefault="00BF434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2F7184" w14:textId="2A7D6905" w:rsidR="009C1F7D" w:rsidRDefault="0006684D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Request Number:</w:t>
    </w:r>
    <w:r w:rsidR="00654FBC">
      <w:rPr>
        <w:rFonts w:asciiTheme="majorHAnsi" w:eastAsiaTheme="majorEastAsia" w:hAnsiTheme="majorHAnsi" w:cstheme="majorBidi"/>
      </w:rPr>
      <w:t xml:space="preserve"> </w:t>
    </w:r>
    <w:r w:rsidR="002B4135">
      <w:rPr>
        <w:rFonts w:asciiTheme="majorHAnsi" w:eastAsiaTheme="majorEastAsia" w:hAnsiTheme="majorHAnsi" w:cstheme="majorBidi"/>
      </w:rPr>
      <w:t>00</w:t>
    </w:r>
    <w:r w:rsidR="007E6242">
      <w:rPr>
        <w:rFonts w:asciiTheme="majorHAnsi" w:eastAsiaTheme="majorEastAsia" w:hAnsiTheme="majorHAnsi" w:cstheme="majorBidi"/>
      </w:rPr>
      <w:t>10</w:t>
    </w:r>
    <w:r w:rsidR="00F424EE">
      <w:rPr>
        <w:rFonts w:asciiTheme="majorHAnsi" w:eastAsiaTheme="majorEastAsia" w:hAnsiTheme="majorHAnsi" w:cstheme="majorBidi"/>
      </w:rPr>
      <w:t>5</w:t>
    </w:r>
    <w:r w:rsidR="00B21586">
      <w:rPr>
        <w:rFonts w:asciiTheme="majorHAnsi" w:eastAsiaTheme="majorEastAsia" w:hAnsiTheme="majorHAnsi" w:cstheme="majorBidi"/>
      </w:rPr>
      <w:t>9</w:t>
    </w:r>
    <w:r w:rsidR="002075DD">
      <w:rPr>
        <w:rFonts w:asciiTheme="majorHAnsi" w:eastAsiaTheme="majorEastAsia" w:hAnsiTheme="majorHAnsi" w:cstheme="majorBidi"/>
      </w:rPr>
      <w:t>7</w:t>
    </w: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320"/>
      <w:gridCol w:w="5760"/>
      <w:gridCol w:w="4320"/>
    </w:tblGrid>
    <w:tr w:rsidR="00C55F24" w14:paraId="44BE47A7" w14:textId="77777777" w:rsidTr="00C55F24">
      <w:trPr>
        <w:trHeight w:val="1322"/>
      </w:trPr>
      <w:tc>
        <w:tcPr>
          <w:tcW w:w="4320" w:type="dxa"/>
          <w:tcBorders>
            <w:right w:val="single" w:sz="4" w:space="0" w:color="auto"/>
          </w:tcBorders>
        </w:tcPr>
        <w:p w14:paraId="77229C95" w14:textId="77777777" w:rsidR="00C55F24" w:rsidRPr="00C55F24" w:rsidRDefault="00C55F24" w:rsidP="005C0BF0">
          <w:pPr>
            <w:ind w:left="-66"/>
            <w:rPr>
              <w:rFonts w:eastAsiaTheme="minorEastAsia"/>
              <w:b/>
              <w:bCs/>
              <w:noProof/>
              <w:color w:val="000000"/>
            </w:rPr>
          </w:pPr>
          <w:r w:rsidRPr="00C55F24">
            <w:rPr>
              <w:rFonts w:eastAsiaTheme="minorEastAsia"/>
              <w:b/>
              <w:bCs/>
              <w:noProof/>
              <w:color w:val="000000"/>
            </w:rPr>
            <w:t>FIBER DIG SERVICES</w:t>
          </w:r>
        </w:p>
        <w:p w14:paraId="05DDF2D9" w14:textId="77777777" w:rsidR="00C55F24" w:rsidRPr="00C55F24" w:rsidRDefault="00C55F24" w:rsidP="005C0BF0">
          <w:pPr>
            <w:ind w:left="-66"/>
            <w:rPr>
              <w:rFonts w:eastAsiaTheme="minorEastAsia"/>
              <w:noProof/>
              <w:sz w:val="20"/>
              <w:szCs w:val="20"/>
            </w:rPr>
          </w:pPr>
          <w:r w:rsidRPr="00C55F24">
            <w:rPr>
              <w:rFonts w:eastAsiaTheme="minorEastAsia"/>
              <w:noProof/>
              <w:sz w:val="20"/>
              <w:szCs w:val="20"/>
            </w:rPr>
            <w:t>15</w:t>
          </w:r>
          <w:r>
            <w:rPr>
              <w:rFonts w:eastAsiaTheme="minorEastAsia"/>
              <w:noProof/>
              <w:sz w:val="20"/>
              <w:szCs w:val="20"/>
            </w:rPr>
            <w:t>00 Corporate Dr.,</w:t>
          </w:r>
          <w:r w:rsidRPr="00C55F24">
            <w:rPr>
              <w:rFonts w:eastAsiaTheme="minorEastAsia"/>
              <w:noProof/>
              <w:sz w:val="20"/>
              <w:szCs w:val="20"/>
            </w:rPr>
            <w:t> Canonsburg, PA 15317</w:t>
          </w:r>
        </w:p>
        <w:p w14:paraId="2EBA25E8" w14:textId="77777777" w:rsidR="00C55F24" w:rsidRDefault="00C55F24" w:rsidP="00C55F24">
          <w:pPr>
            <w:ind w:left="-66"/>
            <w:rPr>
              <w:rFonts w:eastAsiaTheme="minorEastAsia"/>
              <w:noProof/>
              <w:sz w:val="20"/>
              <w:szCs w:val="20"/>
            </w:rPr>
          </w:pPr>
          <w:r w:rsidRPr="00C55F24">
            <w:rPr>
              <w:rFonts w:eastAsiaTheme="minorEastAsia"/>
              <w:noProof/>
              <w:sz w:val="20"/>
              <w:szCs w:val="20"/>
            </w:rPr>
            <w:t>1-888-632-0931 Option</w:t>
          </w:r>
          <w:r>
            <w:rPr>
              <w:rFonts w:eastAsiaTheme="minorEastAsia"/>
              <w:noProof/>
              <w:sz w:val="20"/>
              <w:szCs w:val="20"/>
            </w:rPr>
            <w:t xml:space="preserve"> 2</w:t>
          </w:r>
        </w:p>
        <w:p w14:paraId="364CFC2A" w14:textId="77777777" w:rsidR="00C55F24" w:rsidRPr="00C55F24" w:rsidRDefault="005741D5" w:rsidP="00C55F24">
          <w:pPr>
            <w:ind w:left="-66"/>
            <w:rPr>
              <w:rFonts w:eastAsiaTheme="minorEastAsia"/>
              <w:noProof/>
              <w:sz w:val="20"/>
              <w:szCs w:val="20"/>
            </w:rPr>
          </w:pPr>
          <w:hyperlink r:id="rId1" w:history="1">
            <w:r w:rsidR="00C55F24" w:rsidRPr="00132619">
              <w:rPr>
                <w:rStyle w:val="Hyperlink"/>
                <w:rFonts w:eastAsiaTheme="minorEastAsia"/>
                <w:noProof/>
                <w:sz w:val="20"/>
                <w:szCs w:val="20"/>
              </w:rPr>
              <w:t>Fiber.dig@CrownCastle.com</w:t>
            </w:r>
          </w:hyperlink>
        </w:p>
        <w:p w14:paraId="4272AAA7" w14:textId="77777777" w:rsidR="00C55F24" w:rsidRPr="005C0BF0" w:rsidRDefault="00C55F24" w:rsidP="00C55F24">
          <w:pPr>
            <w:pStyle w:val="Footer"/>
            <w:rPr>
              <w:b/>
              <w:sz w:val="28"/>
            </w:rPr>
          </w:pPr>
          <w:r>
            <w:rPr>
              <w:rFonts w:eastAsiaTheme="minorEastAsia"/>
              <w:noProof/>
              <w:color w:val="969696"/>
              <w:sz w:val="20"/>
              <w:szCs w:val="20"/>
            </w:rPr>
            <w:t> </w:t>
          </w:r>
        </w:p>
      </w:tc>
      <w:tc>
        <w:tcPr>
          <w:tcW w:w="5760" w:type="dxa"/>
          <w:tcBorders>
            <w:right w:val="single" w:sz="4" w:space="0" w:color="auto"/>
          </w:tcBorders>
        </w:tcPr>
        <w:p w14:paraId="4409A8E0" w14:textId="77777777" w:rsidR="00C55F24" w:rsidRDefault="000C066B" w:rsidP="00C55F24">
          <w:pPr>
            <w:pStyle w:val="Footer"/>
            <w:rPr>
              <w:rFonts w:eastAsiaTheme="minorEastAsia"/>
              <w:b/>
              <w:bCs/>
              <w:noProof/>
              <w:color w:val="000000"/>
              <w:szCs w:val="20"/>
            </w:rPr>
          </w:pPr>
          <w:r>
            <w:object w:dxaOrig="5339" w:dyaOrig="1440" w14:anchorId="083B5413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267pt;height:1in">
                <v:imagedata r:id="rId2" o:title=""/>
              </v:shape>
              <o:OLEObject Type="Embed" ProgID="PBrush" ShapeID="_x0000_i1025" DrawAspect="Content" ObjectID="_1680674127" r:id="rId3"/>
            </w:object>
          </w:r>
        </w:p>
      </w:tc>
      <w:tc>
        <w:tcPr>
          <w:tcW w:w="4320" w:type="dxa"/>
          <w:tcBorders>
            <w:left w:val="single" w:sz="4" w:space="0" w:color="auto"/>
          </w:tcBorders>
        </w:tcPr>
        <w:p w14:paraId="41A07BE8" w14:textId="77777777" w:rsidR="00C55F24" w:rsidRDefault="00C55F24" w:rsidP="00C55F24">
          <w:pPr>
            <w:pStyle w:val="Footer"/>
          </w:pPr>
          <w:r>
            <w:rPr>
              <w:rFonts w:eastAsiaTheme="minorEastAsia"/>
              <w:b/>
              <w:bCs/>
              <w:noProof/>
              <w:color w:val="000000"/>
              <w:szCs w:val="20"/>
            </w:rPr>
            <w:t xml:space="preserve">          </w:t>
          </w:r>
          <w:r>
            <w:rPr>
              <w:rFonts w:eastAsiaTheme="minorEastAsia"/>
              <w:b/>
              <w:bCs/>
              <w:noProof/>
              <w:color w:val="000000"/>
              <w:szCs w:val="20"/>
            </w:rPr>
            <w:drawing>
              <wp:inline distT="0" distB="0" distL="0" distR="0" wp14:anchorId="67151612" wp14:editId="2EFCA115">
                <wp:extent cx="1954571" cy="605642"/>
                <wp:effectExtent l="0" t="0" r="7620" b="4445"/>
                <wp:docPr id="5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new logo.jpg"/>
                        <pic:cNvPicPr/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64726" cy="6397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rFonts w:eastAsiaTheme="minorEastAsia"/>
              <w:b/>
              <w:bCs/>
              <w:noProof/>
              <w:color w:val="000000"/>
              <w:szCs w:val="20"/>
            </w:rPr>
            <w:t xml:space="preserve">                                                                                       </w:t>
          </w:r>
        </w:p>
      </w:tc>
    </w:tr>
  </w:tbl>
  <w:p w14:paraId="52CF9960" w14:textId="77777777" w:rsidR="008D3A18" w:rsidRDefault="008D3A1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472AC18" w14:textId="77777777" w:rsidR="00A635B4" w:rsidRDefault="00A635B4" w:rsidP="008D3A18">
      <w:pPr>
        <w:spacing w:after="0" w:line="240" w:lineRule="auto"/>
      </w:pPr>
      <w:r>
        <w:separator/>
      </w:r>
    </w:p>
  </w:footnote>
  <w:footnote w:type="continuationSeparator" w:id="0">
    <w:p w14:paraId="5707CF6E" w14:textId="77777777" w:rsidR="00A635B4" w:rsidRDefault="00A635B4" w:rsidP="008D3A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1CCA23" w14:textId="77777777" w:rsidR="009C1895" w:rsidRPr="00E36352" w:rsidRDefault="009C1895" w:rsidP="00B10083">
    <w:pPr>
      <w:pStyle w:val="Header"/>
      <w:spacing w:before="120"/>
      <w:jc w:val="center"/>
      <w:rPr>
        <w:color w:val="520B90"/>
        <w:sz w:val="28"/>
        <w:szCs w:val="28"/>
      </w:rPr>
    </w:pPr>
    <w:r w:rsidRPr="00E36352">
      <w:rPr>
        <w:color w:val="520B90"/>
        <w:sz w:val="28"/>
        <w:szCs w:val="28"/>
      </w:rPr>
      <w:t xml:space="preserve">CROWN CASTLE </w:t>
    </w:r>
    <w:r w:rsidR="007F7526">
      <w:rPr>
        <w:color w:val="520B90"/>
        <w:sz w:val="28"/>
        <w:szCs w:val="28"/>
      </w:rPr>
      <w:t>UTILITY</w:t>
    </w:r>
    <w:r w:rsidRPr="00E36352">
      <w:rPr>
        <w:color w:val="520B90"/>
        <w:sz w:val="28"/>
        <w:szCs w:val="28"/>
      </w:rPr>
      <w:t xml:space="preserve"> REQUEST</w:t>
    </w:r>
  </w:p>
  <w:p w14:paraId="23834F2C" w14:textId="77777777" w:rsidR="009C1895" w:rsidRDefault="009C189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31CF"/>
    <w:rsid w:val="0000006E"/>
    <w:rsid w:val="00000193"/>
    <w:rsid w:val="00000593"/>
    <w:rsid w:val="0000099B"/>
    <w:rsid w:val="00000C08"/>
    <w:rsid w:val="00000C4D"/>
    <w:rsid w:val="00000EA7"/>
    <w:rsid w:val="00000EC6"/>
    <w:rsid w:val="00000F09"/>
    <w:rsid w:val="00001214"/>
    <w:rsid w:val="00001415"/>
    <w:rsid w:val="0000155D"/>
    <w:rsid w:val="0000187F"/>
    <w:rsid w:val="00001D51"/>
    <w:rsid w:val="00002352"/>
    <w:rsid w:val="000025B2"/>
    <w:rsid w:val="000025D6"/>
    <w:rsid w:val="000027A1"/>
    <w:rsid w:val="00002840"/>
    <w:rsid w:val="000031FA"/>
    <w:rsid w:val="0000351D"/>
    <w:rsid w:val="000036D1"/>
    <w:rsid w:val="00003B24"/>
    <w:rsid w:val="00004049"/>
    <w:rsid w:val="00004521"/>
    <w:rsid w:val="00004760"/>
    <w:rsid w:val="0000477C"/>
    <w:rsid w:val="0000485E"/>
    <w:rsid w:val="0000493A"/>
    <w:rsid w:val="00004D25"/>
    <w:rsid w:val="00004D27"/>
    <w:rsid w:val="00005799"/>
    <w:rsid w:val="00005A44"/>
    <w:rsid w:val="00005A99"/>
    <w:rsid w:val="00005C2F"/>
    <w:rsid w:val="00005C3F"/>
    <w:rsid w:val="00005CA2"/>
    <w:rsid w:val="00005CD0"/>
    <w:rsid w:val="00006126"/>
    <w:rsid w:val="0000674A"/>
    <w:rsid w:val="00006781"/>
    <w:rsid w:val="00006C30"/>
    <w:rsid w:val="00006EDF"/>
    <w:rsid w:val="000076EC"/>
    <w:rsid w:val="00007C8B"/>
    <w:rsid w:val="00007EA8"/>
    <w:rsid w:val="00007F85"/>
    <w:rsid w:val="0001013C"/>
    <w:rsid w:val="0001031C"/>
    <w:rsid w:val="000103F3"/>
    <w:rsid w:val="0001060C"/>
    <w:rsid w:val="00010874"/>
    <w:rsid w:val="00010A79"/>
    <w:rsid w:val="00010DD1"/>
    <w:rsid w:val="00011543"/>
    <w:rsid w:val="00011B34"/>
    <w:rsid w:val="000120DF"/>
    <w:rsid w:val="000128EC"/>
    <w:rsid w:val="00012AB9"/>
    <w:rsid w:val="000130AB"/>
    <w:rsid w:val="00013A2E"/>
    <w:rsid w:val="00013B70"/>
    <w:rsid w:val="00013BDE"/>
    <w:rsid w:val="00013DFC"/>
    <w:rsid w:val="00013F77"/>
    <w:rsid w:val="0001468F"/>
    <w:rsid w:val="00014B5E"/>
    <w:rsid w:val="00014CBD"/>
    <w:rsid w:val="00014DFD"/>
    <w:rsid w:val="00015056"/>
    <w:rsid w:val="00015218"/>
    <w:rsid w:val="000156E8"/>
    <w:rsid w:val="00015F09"/>
    <w:rsid w:val="0001607A"/>
    <w:rsid w:val="000160B4"/>
    <w:rsid w:val="00016102"/>
    <w:rsid w:val="000162D4"/>
    <w:rsid w:val="0001647C"/>
    <w:rsid w:val="00016578"/>
    <w:rsid w:val="000169EC"/>
    <w:rsid w:val="00016D5D"/>
    <w:rsid w:val="0001724F"/>
    <w:rsid w:val="00017256"/>
    <w:rsid w:val="000173CB"/>
    <w:rsid w:val="00017679"/>
    <w:rsid w:val="000179B4"/>
    <w:rsid w:val="00017D49"/>
    <w:rsid w:val="00017D50"/>
    <w:rsid w:val="00020189"/>
    <w:rsid w:val="00020312"/>
    <w:rsid w:val="000205A9"/>
    <w:rsid w:val="00020D4C"/>
    <w:rsid w:val="00020DAD"/>
    <w:rsid w:val="00021059"/>
    <w:rsid w:val="000214A2"/>
    <w:rsid w:val="00021514"/>
    <w:rsid w:val="0002168D"/>
    <w:rsid w:val="000216DD"/>
    <w:rsid w:val="000218C8"/>
    <w:rsid w:val="00021A8A"/>
    <w:rsid w:val="00021B87"/>
    <w:rsid w:val="00021FBB"/>
    <w:rsid w:val="00022002"/>
    <w:rsid w:val="00022071"/>
    <w:rsid w:val="000221EE"/>
    <w:rsid w:val="000223A0"/>
    <w:rsid w:val="00022670"/>
    <w:rsid w:val="0002290A"/>
    <w:rsid w:val="00022B08"/>
    <w:rsid w:val="00022DDE"/>
    <w:rsid w:val="00022F25"/>
    <w:rsid w:val="00022F4D"/>
    <w:rsid w:val="0002329B"/>
    <w:rsid w:val="0002339F"/>
    <w:rsid w:val="00023577"/>
    <w:rsid w:val="000235F2"/>
    <w:rsid w:val="0002370A"/>
    <w:rsid w:val="00023868"/>
    <w:rsid w:val="000238EA"/>
    <w:rsid w:val="00023C01"/>
    <w:rsid w:val="00023C6A"/>
    <w:rsid w:val="00023DA5"/>
    <w:rsid w:val="00023DBA"/>
    <w:rsid w:val="0002464A"/>
    <w:rsid w:val="00024B9C"/>
    <w:rsid w:val="00024CE8"/>
    <w:rsid w:val="00024F1A"/>
    <w:rsid w:val="000252D5"/>
    <w:rsid w:val="000256EB"/>
    <w:rsid w:val="000257BE"/>
    <w:rsid w:val="00025931"/>
    <w:rsid w:val="0002595E"/>
    <w:rsid w:val="00025A42"/>
    <w:rsid w:val="00025FD7"/>
    <w:rsid w:val="000267E0"/>
    <w:rsid w:val="00026849"/>
    <w:rsid w:val="0002689E"/>
    <w:rsid w:val="00026E29"/>
    <w:rsid w:val="000271C9"/>
    <w:rsid w:val="000273CA"/>
    <w:rsid w:val="000274EB"/>
    <w:rsid w:val="00027554"/>
    <w:rsid w:val="0002758D"/>
    <w:rsid w:val="000275A7"/>
    <w:rsid w:val="0002766B"/>
    <w:rsid w:val="00030561"/>
    <w:rsid w:val="000306CD"/>
    <w:rsid w:val="00030714"/>
    <w:rsid w:val="00030819"/>
    <w:rsid w:val="00030D5A"/>
    <w:rsid w:val="00030D9D"/>
    <w:rsid w:val="00030E45"/>
    <w:rsid w:val="00031005"/>
    <w:rsid w:val="00031195"/>
    <w:rsid w:val="0003135E"/>
    <w:rsid w:val="0003137F"/>
    <w:rsid w:val="000313B6"/>
    <w:rsid w:val="0003140E"/>
    <w:rsid w:val="00031816"/>
    <w:rsid w:val="000322FC"/>
    <w:rsid w:val="000323B2"/>
    <w:rsid w:val="000327AC"/>
    <w:rsid w:val="00032CBD"/>
    <w:rsid w:val="00032E2B"/>
    <w:rsid w:val="00032EFB"/>
    <w:rsid w:val="00033613"/>
    <w:rsid w:val="00033655"/>
    <w:rsid w:val="000336A2"/>
    <w:rsid w:val="00033700"/>
    <w:rsid w:val="00033B2F"/>
    <w:rsid w:val="00033B97"/>
    <w:rsid w:val="00033E1F"/>
    <w:rsid w:val="00033F10"/>
    <w:rsid w:val="0003409C"/>
    <w:rsid w:val="000342D6"/>
    <w:rsid w:val="00034F89"/>
    <w:rsid w:val="000350F1"/>
    <w:rsid w:val="00035354"/>
    <w:rsid w:val="000355A3"/>
    <w:rsid w:val="00036C96"/>
    <w:rsid w:val="0003707F"/>
    <w:rsid w:val="00037219"/>
    <w:rsid w:val="0003753D"/>
    <w:rsid w:val="000379B4"/>
    <w:rsid w:val="00037EF6"/>
    <w:rsid w:val="00040283"/>
    <w:rsid w:val="00040599"/>
    <w:rsid w:val="000405A5"/>
    <w:rsid w:val="000409E5"/>
    <w:rsid w:val="00040D60"/>
    <w:rsid w:val="0004105D"/>
    <w:rsid w:val="0004114F"/>
    <w:rsid w:val="000411C5"/>
    <w:rsid w:val="00041200"/>
    <w:rsid w:val="000417E3"/>
    <w:rsid w:val="000419DB"/>
    <w:rsid w:val="00041C5E"/>
    <w:rsid w:val="00041D8E"/>
    <w:rsid w:val="0004222D"/>
    <w:rsid w:val="000423FA"/>
    <w:rsid w:val="0004278E"/>
    <w:rsid w:val="00042F62"/>
    <w:rsid w:val="000430F9"/>
    <w:rsid w:val="0004324C"/>
    <w:rsid w:val="00043634"/>
    <w:rsid w:val="000437BB"/>
    <w:rsid w:val="00043841"/>
    <w:rsid w:val="00043B62"/>
    <w:rsid w:val="000447AC"/>
    <w:rsid w:val="00045103"/>
    <w:rsid w:val="00045232"/>
    <w:rsid w:val="000453DD"/>
    <w:rsid w:val="00045DE5"/>
    <w:rsid w:val="000460B7"/>
    <w:rsid w:val="000460DB"/>
    <w:rsid w:val="000465AD"/>
    <w:rsid w:val="000469F0"/>
    <w:rsid w:val="00046BF8"/>
    <w:rsid w:val="00046D4F"/>
    <w:rsid w:val="00046F65"/>
    <w:rsid w:val="000471E1"/>
    <w:rsid w:val="000478F4"/>
    <w:rsid w:val="00047A4E"/>
    <w:rsid w:val="00047EDF"/>
    <w:rsid w:val="000505AF"/>
    <w:rsid w:val="000505B4"/>
    <w:rsid w:val="00050763"/>
    <w:rsid w:val="00050873"/>
    <w:rsid w:val="000509F0"/>
    <w:rsid w:val="00050A81"/>
    <w:rsid w:val="00050AC0"/>
    <w:rsid w:val="00051156"/>
    <w:rsid w:val="000518F8"/>
    <w:rsid w:val="00051F53"/>
    <w:rsid w:val="00051FCE"/>
    <w:rsid w:val="000522C8"/>
    <w:rsid w:val="000528D9"/>
    <w:rsid w:val="000528DD"/>
    <w:rsid w:val="00052D18"/>
    <w:rsid w:val="00052E34"/>
    <w:rsid w:val="000538A2"/>
    <w:rsid w:val="000538F8"/>
    <w:rsid w:val="00053A27"/>
    <w:rsid w:val="00053DD3"/>
    <w:rsid w:val="000546EE"/>
    <w:rsid w:val="00054CD7"/>
    <w:rsid w:val="0005513C"/>
    <w:rsid w:val="00055446"/>
    <w:rsid w:val="000558FF"/>
    <w:rsid w:val="00055A5D"/>
    <w:rsid w:val="00055D67"/>
    <w:rsid w:val="00056083"/>
    <w:rsid w:val="000560F7"/>
    <w:rsid w:val="000563FF"/>
    <w:rsid w:val="00056913"/>
    <w:rsid w:val="00056D41"/>
    <w:rsid w:val="00056F27"/>
    <w:rsid w:val="000572AE"/>
    <w:rsid w:val="0005739E"/>
    <w:rsid w:val="000578F3"/>
    <w:rsid w:val="00057E03"/>
    <w:rsid w:val="00057FBB"/>
    <w:rsid w:val="00060209"/>
    <w:rsid w:val="000603FB"/>
    <w:rsid w:val="000606B3"/>
    <w:rsid w:val="0006088D"/>
    <w:rsid w:val="000608A4"/>
    <w:rsid w:val="00060F5B"/>
    <w:rsid w:val="00060FAE"/>
    <w:rsid w:val="00061336"/>
    <w:rsid w:val="000613AB"/>
    <w:rsid w:val="00061B1C"/>
    <w:rsid w:val="00061B47"/>
    <w:rsid w:val="00061C4B"/>
    <w:rsid w:val="00061DF6"/>
    <w:rsid w:val="00061EC2"/>
    <w:rsid w:val="00061FFA"/>
    <w:rsid w:val="000623A0"/>
    <w:rsid w:val="0006249F"/>
    <w:rsid w:val="00062B1C"/>
    <w:rsid w:val="00062BBC"/>
    <w:rsid w:val="00062C9F"/>
    <w:rsid w:val="00062FF3"/>
    <w:rsid w:val="000631F5"/>
    <w:rsid w:val="000632CB"/>
    <w:rsid w:val="000639FE"/>
    <w:rsid w:val="00063B91"/>
    <w:rsid w:val="00063CD5"/>
    <w:rsid w:val="0006435B"/>
    <w:rsid w:val="00064448"/>
    <w:rsid w:val="00064E15"/>
    <w:rsid w:val="00065177"/>
    <w:rsid w:val="00065278"/>
    <w:rsid w:val="00065513"/>
    <w:rsid w:val="000655EB"/>
    <w:rsid w:val="00066064"/>
    <w:rsid w:val="000660F0"/>
    <w:rsid w:val="00066620"/>
    <w:rsid w:val="00066665"/>
    <w:rsid w:val="0006673E"/>
    <w:rsid w:val="0006684D"/>
    <w:rsid w:val="00066A4D"/>
    <w:rsid w:val="00066AD6"/>
    <w:rsid w:val="00066D94"/>
    <w:rsid w:val="00066EA1"/>
    <w:rsid w:val="00066EBC"/>
    <w:rsid w:val="000672A5"/>
    <w:rsid w:val="00067B35"/>
    <w:rsid w:val="00067D27"/>
    <w:rsid w:val="00067D9F"/>
    <w:rsid w:val="00067EF4"/>
    <w:rsid w:val="0007012E"/>
    <w:rsid w:val="0007022F"/>
    <w:rsid w:val="000702B5"/>
    <w:rsid w:val="00070459"/>
    <w:rsid w:val="00070795"/>
    <w:rsid w:val="00070860"/>
    <w:rsid w:val="00070A2F"/>
    <w:rsid w:val="00070AD5"/>
    <w:rsid w:val="00070AE3"/>
    <w:rsid w:val="00070AEE"/>
    <w:rsid w:val="00070B8A"/>
    <w:rsid w:val="00070DAE"/>
    <w:rsid w:val="00070FFF"/>
    <w:rsid w:val="0007106A"/>
    <w:rsid w:val="00071838"/>
    <w:rsid w:val="00071A6E"/>
    <w:rsid w:val="00071BCF"/>
    <w:rsid w:val="00071BE7"/>
    <w:rsid w:val="00071F3D"/>
    <w:rsid w:val="00072022"/>
    <w:rsid w:val="00072209"/>
    <w:rsid w:val="0007224F"/>
    <w:rsid w:val="0007233C"/>
    <w:rsid w:val="00072774"/>
    <w:rsid w:val="00072E38"/>
    <w:rsid w:val="00072E90"/>
    <w:rsid w:val="00072F6D"/>
    <w:rsid w:val="00073067"/>
    <w:rsid w:val="000732F4"/>
    <w:rsid w:val="000735F7"/>
    <w:rsid w:val="00073607"/>
    <w:rsid w:val="00073B7E"/>
    <w:rsid w:val="00073E9B"/>
    <w:rsid w:val="00073FB5"/>
    <w:rsid w:val="00074083"/>
    <w:rsid w:val="00074223"/>
    <w:rsid w:val="00074854"/>
    <w:rsid w:val="000748EB"/>
    <w:rsid w:val="00074BED"/>
    <w:rsid w:val="00074D42"/>
    <w:rsid w:val="00074DED"/>
    <w:rsid w:val="00074EBC"/>
    <w:rsid w:val="000750EE"/>
    <w:rsid w:val="0007533E"/>
    <w:rsid w:val="000755C4"/>
    <w:rsid w:val="000759D2"/>
    <w:rsid w:val="00075CBD"/>
    <w:rsid w:val="00075D1D"/>
    <w:rsid w:val="00076571"/>
    <w:rsid w:val="0007678A"/>
    <w:rsid w:val="000768FD"/>
    <w:rsid w:val="00076953"/>
    <w:rsid w:val="000769A3"/>
    <w:rsid w:val="00076D3D"/>
    <w:rsid w:val="00076F60"/>
    <w:rsid w:val="00077333"/>
    <w:rsid w:val="00077592"/>
    <w:rsid w:val="000776DF"/>
    <w:rsid w:val="000778E2"/>
    <w:rsid w:val="00077A5A"/>
    <w:rsid w:val="00077B84"/>
    <w:rsid w:val="00077CA0"/>
    <w:rsid w:val="00077D85"/>
    <w:rsid w:val="00077E25"/>
    <w:rsid w:val="00080335"/>
    <w:rsid w:val="000805C0"/>
    <w:rsid w:val="00080B5D"/>
    <w:rsid w:val="00080F3F"/>
    <w:rsid w:val="000810D7"/>
    <w:rsid w:val="00081158"/>
    <w:rsid w:val="000813C6"/>
    <w:rsid w:val="000815DC"/>
    <w:rsid w:val="00081777"/>
    <w:rsid w:val="00081C80"/>
    <w:rsid w:val="00081DD2"/>
    <w:rsid w:val="00081DE0"/>
    <w:rsid w:val="00081F90"/>
    <w:rsid w:val="00081FC8"/>
    <w:rsid w:val="0008217A"/>
    <w:rsid w:val="0008247C"/>
    <w:rsid w:val="000824F7"/>
    <w:rsid w:val="000825F7"/>
    <w:rsid w:val="00082BD1"/>
    <w:rsid w:val="00082C9E"/>
    <w:rsid w:val="00082D43"/>
    <w:rsid w:val="00083466"/>
    <w:rsid w:val="00083809"/>
    <w:rsid w:val="00083994"/>
    <w:rsid w:val="00083A99"/>
    <w:rsid w:val="00083B72"/>
    <w:rsid w:val="00083C34"/>
    <w:rsid w:val="00084390"/>
    <w:rsid w:val="000848ED"/>
    <w:rsid w:val="00084D79"/>
    <w:rsid w:val="000851E0"/>
    <w:rsid w:val="0008562E"/>
    <w:rsid w:val="00085841"/>
    <w:rsid w:val="000860CB"/>
    <w:rsid w:val="00086A53"/>
    <w:rsid w:val="00086DC9"/>
    <w:rsid w:val="00086F4A"/>
    <w:rsid w:val="00086FFE"/>
    <w:rsid w:val="000870FF"/>
    <w:rsid w:val="0008712E"/>
    <w:rsid w:val="0008757D"/>
    <w:rsid w:val="00087C32"/>
    <w:rsid w:val="00087C54"/>
    <w:rsid w:val="000900E0"/>
    <w:rsid w:val="00090A60"/>
    <w:rsid w:val="00090C2A"/>
    <w:rsid w:val="00090C81"/>
    <w:rsid w:val="00091344"/>
    <w:rsid w:val="00091ACB"/>
    <w:rsid w:val="00091E88"/>
    <w:rsid w:val="00091F00"/>
    <w:rsid w:val="000922F9"/>
    <w:rsid w:val="000926C5"/>
    <w:rsid w:val="000926D0"/>
    <w:rsid w:val="00092FB3"/>
    <w:rsid w:val="00093022"/>
    <w:rsid w:val="0009308A"/>
    <w:rsid w:val="000933D5"/>
    <w:rsid w:val="000936DF"/>
    <w:rsid w:val="000936E2"/>
    <w:rsid w:val="00093BC7"/>
    <w:rsid w:val="00093DF1"/>
    <w:rsid w:val="000942F5"/>
    <w:rsid w:val="000943CB"/>
    <w:rsid w:val="0009460C"/>
    <w:rsid w:val="00094CAA"/>
    <w:rsid w:val="00094D5E"/>
    <w:rsid w:val="00094EFF"/>
    <w:rsid w:val="000950B2"/>
    <w:rsid w:val="00095684"/>
    <w:rsid w:val="00095843"/>
    <w:rsid w:val="00095B46"/>
    <w:rsid w:val="00095F4B"/>
    <w:rsid w:val="00096342"/>
    <w:rsid w:val="00096B95"/>
    <w:rsid w:val="00096C3A"/>
    <w:rsid w:val="00096D59"/>
    <w:rsid w:val="00096DB6"/>
    <w:rsid w:val="00096E89"/>
    <w:rsid w:val="000971CE"/>
    <w:rsid w:val="000972D0"/>
    <w:rsid w:val="00097724"/>
    <w:rsid w:val="00097D1C"/>
    <w:rsid w:val="000A006D"/>
    <w:rsid w:val="000A04E6"/>
    <w:rsid w:val="000A09A8"/>
    <w:rsid w:val="000A0A03"/>
    <w:rsid w:val="000A0EC3"/>
    <w:rsid w:val="000A0F92"/>
    <w:rsid w:val="000A0FA4"/>
    <w:rsid w:val="000A128C"/>
    <w:rsid w:val="000A1500"/>
    <w:rsid w:val="000A1C14"/>
    <w:rsid w:val="000A1D1F"/>
    <w:rsid w:val="000A1DC1"/>
    <w:rsid w:val="000A2095"/>
    <w:rsid w:val="000A20AB"/>
    <w:rsid w:val="000A21DE"/>
    <w:rsid w:val="000A2511"/>
    <w:rsid w:val="000A2C94"/>
    <w:rsid w:val="000A2D0D"/>
    <w:rsid w:val="000A371A"/>
    <w:rsid w:val="000A3823"/>
    <w:rsid w:val="000A41F1"/>
    <w:rsid w:val="000A43C7"/>
    <w:rsid w:val="000A4A71"/>
    <w:rsid w:val="000A4AFC"/>
    <w:rsid w:val="000A4D2E"/>
    <w:rsid w:val="000A5385"/>
    <w:rsid w:val="000A53DA"/>
    <w:rsid w:val="000A573A"/>
    <w:rsid w:val="000A5E42"/>
    <w:rsid w:val="000A5FCC"/>
    <w:rsid w:val="000A656D"/>
    <w:rsid w:val="000A65DB"/>
    <w:rsid w:val="000A78CB"/>
    <w:rsid w:val="000A7BA4"/>
    <w:rsid w:val="000A7D4B"/>
    <w:rsid w:val="000B0696"/>
    <w:rsid w:val="000B08D9"/>
    <w:rsid w:val="000B0DE3"/>
    <w:rsid w:val="000B13EC"/>
    <w:rsid w:val="000B1847"/>
    <w:rsid w:val="000B189D"/>
    <w:rsid w:val="000B19FD"/>
    <w:rsid w:val="000B1AC0"/>
    <w:rsid w:val="000B2148"/>
    <w:rsid w:val="000B238D"/>
    <w:rsid w:val="000B2994"/>
    <w:rsid w:val="000B2A5C"/>
    <w:rsid w:val="000B2BEE"/>
    <w:rsid w:val="000B2CA3"/>
    <w:rsid w:val="000B2DEA"/>
    <w:rsid w:val="000B2ECB"/>
    <w:rsid w:val="000B39C4"/>
    <w:rsid w:val="000B3C16"/>
    <w:rsid w:val="000B3C4B"/>
    <w:rsid w:val="000B3CAA"/>
    <w:rsid w:val="000B3E5E"/>
    <w:rsid w:val="000B45F2"/>
    <w:rsid w:val="000B48C5"/>
    <w:rsid w:val="000B4A30"/>
    <w:rsid w:val="000B527B"/>
    <w:rsid w:val="000B5B32"/>
    <w:rsid w:val="000B60B7"/>
    <w:rsid w:val="000B6A07"/>
    <w:rsid w:val="000B6DB9"/>
    <w:rsid w:val="000B6E09"/>
    <w:rsid w:val="000B7CF4"/>
    <w:rsid w:val="000B7D52"/>
    <w:rsid w:val="000B7F55"/>
    <w:rsid w:val="000C0311"/>
    <w:rsid w:val="000C042F"/>
    <w:rsid w:val="000C0595"/>
    <w:rsid w:val="000C066B"/>
    <w:rsid w:val="000C0B60"/>
    <w:rsid w:val="000C0B98"/>
    <w:rsid w:val="000C0C8D"/>
    <w:rsid w:val="000C0C93"/>
    <w:rsid w:val="000C0DF0"/>
    <w:rsid w:val="000C0F56"/>
    <w:rsid w:val="000C149C"/>
    <w:rsid w:val="000C14F2"/>
    <w:rsid w:val="000C1E95"/>
    <w:rsid w:val="000C20C8"/>
    <w:rsid w:val="000C21A1"/>
    <w:rsid w:val="000C2335"/>
    <w:rsid w:val="000C26F3"/>
    <w:rsid w:val="000C2718"/>
    <w:rsid w:val="000C2968"/>
    <w:rsid w:val="000C2C41"/>
    <w:rsid w:val="000C2EFD"/>
    <w:rsid w:val="000C2F0B"/>
    <w:rsid w:val="000C312B"/>
    <w:rsid w:val="000C330E"/>
    <w:rsid w:val="000C3788"/>
    <w:rsid w:val="000C3988"/>
    <w:rsid w:val="000C3B8D"/>
    <w:rsid w:val="000C3E17"/>
    <w:rsid w:val="000C3E7E"/>
    <w:rsid w:val="000C40AA"/>
    <w:rsid w:val="000C410B"/>
    <w:rsid w:val="000C4199"/>
    <w:rsid w:val="000C4300"/>
    <w:rsid w:val="000C470A"/>
    <w:rsid w:val="000C4AE5"/>
    <w:rsid w:val="000C4B96"/>
    <w:rsid w:val="000C4BD0"/>
    <w:rsid w:val="000C53DE"/>
    <w:rsid w:val="000C5929"/>
    <w:rsid w:val="000C5C7B"/>
    <w:rsid w:val="000C66B9"/>
    <w:rsid w:val="000C68E6"/>
    <w:rsid w:val="000C6A0F"/>
    <w:rsid w:val="000C6C85"/>
    <w:rsid w:val="000C6C9F"/>
    <w:rsid w:val="000C6E0C"/>
    <w:rsid w:val="000C7524"/>
    <w:rsid w:val="000C769F"/>
    <w:rsid w:val="000C7AAC"/>
    <w:rsid w:val="000C7D21"/>
    <w:rsid w:val="000C7D2B"/>
    <w:rsid w:val="000D0227"/>
    <w:rsid w:val="000D043C"/>
    <w:rsid w:val="000D0802"/>
    <w:rsid w:val="000D0B8E"/>
    <w:rsid w:val="000D0D1F"/>
    <w:rsid w:val="000D0E1E"/>
    <w:rsid w:val="000D13D5"/>
    <w:rsid w:val="000D142D"/>
    <w:rsid w:val="000D1A31"/>
    <w:rsid w:val="000D1B78"/>
    <w:rsid w:val="000D23C8"/>
    <w:rsid w:val="000D2968"/>
    <w:rsid w:val="000D2A54"/>
    <w:rsid w:val="000D3185"/>
    <w:rsid w:val="000D3905"/>
    <w:rsid w:val="000D3A7B"/>
    <w:rsid w:val="000D3AE1"/>
    <w:rsid w:val="000D3FA8"/>
    <w:rsid w:val="000D3FCE"/>
    <w:rsid w:val="000D4B13"/>
    <w:rsid w:val="000D529B"/>
    <w:rsid w:val="000D55B8"/>
    <w:rsid w:val="000D5B82"/>
    <w:rsid w:val="000D5C3B"/>
    <w:rsid w:val="000D6170"/>
    <w:rsid w:val="000D621C"/>
    <w:rsid w:val="000D62D8"/>
    <w:rsid w:val="000D6A43"/>
    <w:rsid w:val="000D6AA1"/>
    <w:rsid w:val="000D6B48"/>
    <w:rsid w:val="000D6F94"/>
    <w:rsid w:val="000D7169"/>
    <w:rsid w:val="000D738F"/>
    <w:rsid w:val="000D7593"/>
    <w:rsid w:val="000D75EE"/>
    <w:rsid w:val="000D7683"/>
    <w:rsid w:val="000D78A7"/>
    <w:rsid w:val="000E0236"/>
    <w:rsid w:val="000E02C0"/>
    <w:rsid w:val="000E0323"/>
    <w:rsid w:val="000E0662"/>
    <w:rsid w:val="000E073C"/>
    <w:rsid w:val="000E0A5F"/>
    <w:rsid w:val="000E11A4"/>
    <w:rsid w:val="000E12B8"/>
    <w:rsid w:val="000E1A3D"/>
    <w:rsid w:val="000E1AC3"/>
    <w:rsid w:val="000E1C95"/>
    <w:rsid w:val="000E2074"/>
    <w:rsid w:val="000E22C1"/>
    <w:rsid w:val="000E23E4"/>
    <w:rsid w:val="000E2448"/>
    <w:rsid w:val="000E2544"/>
    <w:rsid w:val="000E2575"/>
    <w:rsid w:val="000E2FDC"/>
    <w:rsid w:val="000E3357"/>
    <w:rsid w:val="000E3E31"/>
    <w:rsid w:val="000E4195"/>
    <w:rsid w:val="000E44FC"/>
    <w:rsid w:val="000E4AA1"/>
    <w:rsid w:val="000E4BAF"/>
    <w:rsid w:val="000E4D99"/>
    <w:rsid w:val="000E4DAF"/>
    <w:rsid w:val="000E5135"/>
    <w:rsid w:val="000E519C"/>
    <w:rsid w:val="000E5318"/>
    <w:rsid w:val="000E5C94"/>
    <w:rsid w:val="000E5CCF"/>
    <w:rsid w:val="000E616C"/>
    <w:rsid w:val="000E6579"/>
    <w:rsid w:val="000E693E"/>
    <w:rsid w:val="000E783A"/>
    <w:rsid w:val="000E7C5B"/>
    <w:rsid w:val="000F0263"/>
    <w:rsid w:val="000F04B5"/>
    <w:rsid w:val="000F0B3D"/>
    <w:rsid w:val="000F0C9D"/>
    <w:rsid w:val="000F13D7"/>
    <w:rsid w:val="000F199C"/>
    <w:rsid w:val="000F1D28"/>
    <w:rsid w:val="000F1FC0"/>
    <w:rsid w:val="000F2B53"/>
    <w:rsid w:val="000F3243"/>
    <w:rsid w:val="000F38E0"/>
    <w:rsid w:val="000F397A"/>
    <w:rsid w:val="000F39B2"/>
    <w:rsid w:val="000F3A5B"/>
    <w:rsid w:val="000F3A70"/>
    <w:rsid w:val="000F3A7F"/>
    <w:rsid w:val="000F3B63"/>
    <w:rsid w:val="000F3F17"/>
    <w:rsid w:val="000F3FE9"/>
    <w:rsid w:val="000F4001"/>
    <w:rsid w:val="000F421C"/>
    <w:rsid w:val="000F469B"/>
    <w:rsid w:val="000F46D9"/>
    <w:rsid w:val="000F4807"/>
    <w:rsid w:val="000F4A17"/>
    <w:rsid w:val="000F4CD8"/>
    <w:rsid w:val="000F5678"/>
    <w:rsid w:val="000F5BF8"/>
    <w:rsid w:val="000F5CB1"/>
    <w:rsid w:val="000F6518"/>
    <w:rsid w:val="000F6598"/>
    <w:rsid w:val="000F65DF"/>
    <w:rsid w:val="000F6AF7"/>
    <w:rsid w:val="000F7317"/>
    <w:rsid w:val="000F7556"/>
    <w:rsid w:val="000F76F7"/>
    <w:rsid w:val="000F7DFD"/>
    <w:rsid w:val="001002E3"/>
    <w:rsid w:val="00100EA8"/>
    <w:rsid w:val="00100F01"/>
    <w:rsid w:val="001012DE"/>
    <w:rsid w:val="00101C12"/>
    <w:rsid w:val="00101C2F"/>
    <w:rsid w:val="00101F31"/>
    <w:rsid w:val="0010208D"/>
    <w:rsid w:val="00102342"/>
    <w:rsid w:val="001026E0"/>
    <w:rsid w:val="00102CED"/>
    <w:rsid w:val="00102FAC"/>
    <w:rsid w:val="00103FDC"/>
    <w:rsid w:val="00103FEB"/>
    <w:rsid w:val="00104032"/>
    <w:rsid w:val="00104097"/>
    <w:rsid w:val="00104345"/>
    <w:rsid w:val="001049B6"/>
    <w:rsid w:val="00104A2F"/>
    <w:rsid w:val="00104B92"/>
    <w:rsid w:val="00104BC1"/>
    <w:rsid w:val="00104FCA"/>
    <w:rsid w:val="00105452"/>
    <w:rsid w:val="001058BF"/>
    <w:rsid w:val="001058C0"/>
    <w:rsid w:val="00105978"/>
    <w:rsid w:val="001059C8"/>
    <w:rsid w:val="00105B04"/>
    <w:rsid w:val="00105B6D"/>
    <w:rsid w:val="0010601A"/>
    <w:rsid w:val="0010612E"/>
    <w:rsid w:val="00106341"/>
    <w:rsid w:val="00106474"/>
    <w:rsid w:val="0010677F"/>
    <w:rsid w:val="00106923"/>
    <w:rsid w:val="00106A74"/>
    <w:rsid w:val="00106E70"/>
    <w:rsid w:val="00107BDA"/>
    <w:rsid w:val="00107CA9"/>
    <w:rsid w:val="00107CF3"/>
    <w:rsid w:val="00111394"/>
    <w:rsid w:val="001115A7"/>
    <w:rsid w:val="001116CC"/>
    <w:rsid w:val="00111794"/>
    <w:rsid w:val="00111907"/>
    <w:rsid w:val="00111CE0"/>
    <w:rsid w:val="00111E89"/>
    <w:rsid w:val="0011236E"/>
    <w:rsid w:val="0011285A"/>
    <w:rsid w:val="00112984"/>
    <w:rsid w:val="00112E7D"/>
    <w:rsid w:val="00113240"/>
    <w:rsid w:val="0011346B"/>
    <w:rsid w:val="00113559"/>
    <w:rsid w:val="00113CD9"/>
    <w:rsid w:val="00113FA5"/>
    <w:rsid w:val="001142CF"/>
    <w:rsid w:val="00114560"/>
    <w:rsid w:val="001147FF"/>
    <w:rsid w:val="0011488F"/>
    <w:rsid w:val="00114D06"/>
    <w:rsid w:val="00114F5E"/>
    <w:rsid w:val="0011576F"/>
    <w:rsid w:val="00116133"/>
    <w:rsid w:val="001166BD"/>
    <w:rsid w:val="00116A8D"/>
    <w:rsid w:val="00116B9A"/>
    <w:rsid w:val="001176C6"/>
    <w:rsid w:val="00117D45"/>
    <w:rsid w:val="00120852"/>
    <w:rsid w:val="00120925"/>
    <w:rsid w:val="00120B15"/>
    <w:rsid w:val="00120C3D"/>
    <w:rsid w:val="00120C73"/>
    <w:rsid w:val="00121067"/>
    <w:rsid w:val="0012107F"/>
    <w:rsid w:val="001211BE"/>
    <w:rsid w:val="0012191A"/>
    <w:rsid w:val="00121991"/>
    <w:rsid w:val="001222D5"/>
    <w:rsid w:val="001222E7"/>
    <w:rsid w:val="0012299A"/>
    <w:rsid w:val="00122B73"/>
    <w:rsid w:val="00122DCC"/>
    <w:rsid w:val="00123012"/>
    <w:rsid w:val="00123076"/>
    <w:rsid w:val="001230F7"/>
    <w:rsid w:val="001231E1"/>
    <w:rsid w:val="0012370D"/>
    <w:rsid w:val="00123749"/>
    <w:rsid w:val="001237A8"/>
    <w:rsid w:val="0012388E"/>
    <w:rsid w:val="00123B6B"/>
    <w:rsid w:val="00123CD1"/>
    <w:rsid w:val="0012404C"/>
    <w:rsid w:val="001241C0"/>
    <w:rsid w:val="001243D2"/>
    <w:rsid w:val="001245AF"/>
    <w:rsid w:val="0012463B"/>
    <w:rsid w:val="00124992"/>
    <w:rsid w:val="00125189"/>
    <w:rsid w:val="0012570A"/>
    <w:rsid w:val="00125B6B"/>
    <w:rsid w:val="00125D3E"/>
    <w:rsid w:val="00125DFA"/>
    <w:rsid w:val="001260CA"/>
    <w:rsid w:val="001268FC"/>
    <w:rsid w:val="00126CA6"/>
    <w:rsid w:val="001271CF"/>
    <w:rsid w:val="0012737A"/>
    <w:rsid w:val="001274DC"/>
    <w:rsid w:val="001276D2"/>
    <w:rsid w:val="0012779D"/>
    <w:rsid w:val="001277B3"/>
    <w:rsid w:val="00127DE5"/>
    <w:rsid w:val="00127F0B"/>
    <w:rsid w:val="0013025A"/>
    <w:rsid w:val="00130607"/>
    <w:rsid w:val="00130AD5"/>
    <w:rsid w:val="00130B9E"/>
    <w:rsid w:val="00130E60"/>
    <w:rsid w:val="0013142B"/>
    <w:rsid w:val="001315ED"/>
    <w:rsid w:val="00131737"/>
    <w:rsid w:val="0013175D"/>
    <w:rsid w:val="001319C2"/>
    <w:rsid w:val="00131AF7"/>
    <w:rsid w:val="00131B26"/>
    <w:rsid w:val="00131E11"/>
    <w:rsid w:val="00132091"/>
    <w:rsid w:val="00132292"/>
    <w:rsid w:val="0013241E"/>
    <w:rsid w:val="001325DE"/>
    <w:rsid w:val="001327AC"/>
    <w:rsid w:val="0013285F"/>
    <w:rsid w:val="001328EC"/>
    <w:rsid w:val="00132A14"/>
    <w:rsid w:val="00132E08"/>
    <w:rsid w:val="0013323E"/>
    <w:rsid w:val="001334FF"/>
    <w:rsid w:val="00133558"/>
    <w:rsid w:val="00133EE6"/>
    <w:rsid w:val="001340D7"/>
    <w:rsid w:val="00134716"/>
    <w:rsid w:val="00134849"/>
    <w:rsid w:val="00135413"/>
    <w:rsid w:val="00135835"/>
    <w:rsid w:val="00135A20"/>
    <w:rsid w:val="00135B87"/>
    <w:rsid w:val="00135E33"/>
    <w:rsid w:val="00136A5C"/>
    <w:rsid w:val="00136AD5"/>
    <w:rsid w:val="00136C41"/>
    <w:rsid w:val="0013766F"/>
    <w:rsid w:val="0013791A"/>
    <w:rsid w:val="00137A2C"/>
    <w:rsid w:val="00140674"/>
    <w:rsid w:val="00140719"/>
    <w:rsid w:val="001412EB"/>
    <w:rsid w:val="001415E9"/>
    <w:rsid w:val="00141810"/>
    <w:rsid w:val="001418D1"/>
    <w:rsid w:val="00141A13"/>
    <w:rsid w:val="001424CA"/>
    <w:rsid w:val="001425FC"/>
    <w:rsid w:val="00142799"/>
    <w:rsid w:val="00142A84"/>
    <w:rsid w:val="00142EF0"/>
    <w:rsid w:val="00143055"/>
    <w:rsid w:val="0014326C"/>
    <w:rsid w:val="001432CF"/>
    <w:rsid w:val="0014355A"/>
    <w:rsid w:val="00143727"/>
    <w:rsid w:val="0014379D"/>
    <w:rsid w:val="00143A1A"/>
    <w:rsid w:val="00143A86"/>
    <w:rsid w:val="00143BF8"/>
    <w:rsid w:val="00144965"/>
    <w:rsid w:val="00144AD2"/>
    <w:rsid w:val="00144CA3"/>
    <w:rsid w:val="00144DFE"/>
    <w:rsid w:val="00144FE6"/>
    <w:rsid w:val="00145776"/>
    <w:rsid w:val="00145857"/>
    <w:rsid w:val="00145AD2"/>
    <w:rsid w:val="00145B3F"/>
    <w:rsid w:val="00145EB7"/>
    <w:rsid w:val="00146240"/>
    <w:rsid w:val="0014636C"/>
    <w:rsid w:val="00146566"/>
    <w:rsid w:val="001466FD"/>
    <w:rsid w:val="00146B14"/>
    <w:rsid w:val="00146C66"/>
    <w:rsid w:val="00146E0E"/>
    <w:rsid w:val="00146E4B"/>
    <w:rsid w:val="001478C1"/>
    <w:rsid w:val="001478EE"/>
    <w:rsid w:val="00147D1D"/>
    <w:rsid w:val="00147EC3"/>
    <w:rsid w:val="00147F83"/>
    <w:rsid w:val="001500F9"/>
    <w:rsid w:val="00150498"/>
    <w:rsid w:val="00150551"/>
    <w:rsid w:val="001509FA"/>
    <w:rsid w:val="00151292"/>
    <w:rsid w:val="00151725"/>
    <w:rsid w:val="00151745"/>
    <w:rsid w:val="00152446"/>
    <w:rsid w:val="00152450"/>
    <w:rsid w:val="00152521"/>
    <w:rsid w:val="0015258E"/>
    <w:rsid w:val="001525EA"/>
    <w:rsid w:val="001527FC"/>
    <w:rsid w:val="0015286C"/>
    <w:rsid w:val="00152A26"/>
    <w:rsid w:val="00152D2C"/>
    <w:rsid w:val="00153037"/>
    <w:rsid w:val="00153180"/>
    <w:rsid w:val="00153431"/>
    <w:rsid w:val="00153745"/>
    <w:rsid w:val="001541D4"/>
    <w:rsid w:val="00154233"/>
    <w:rsid w:val="0015428C"/>
    <w:rsid w:val="00154377"/>
    <w:rsid w:val="00154555"/>
    <w:rsid w:val="00154A15"/>
    <w:rsid w:val="00154A56"/>
    <w:rsid w:val="00154BE3"/>
    <w:rsid w:val="0015500E"/>
    <w:rsid w:val="0015590E"/>
    <w:rsid w:val="00155DB3"/>
    <w:rsid w:val="00155EA3"/>
    <w:rsid w:val="00156030"/>
    <w:rsid w:val="0015613E"/>
    <w:rsid w:val="00156192"/>
    <w:rsid w:val="00156475"/>
    <w:rsid w:val="001568C6"/>
    <w:rsid w:val="00156E61"/>
    <w:rsid w:val="00157211"/>
    <w:rsid w:val="00157265"/>
    <w:rsid w:val="00157639"/>
    <w:rsid w:val="001577C4"/>
    <w:rsid w:val="001578A1"/>
    <w:rsid w:val="00157F9C"/>
    <w:rsid w:val="001608ED"/>
    <w:rsid w:val="00160DA2"/>
    <w:rsid w:val="0016111A"/>
    <w:rsid w:val="001612D3"/>
    <w:rsid w:val="00161A4C"/>
    <w:rsid w:val="00161E1A"/>
    <w:rsid w:val="0016220E"/>
    <w:rsid w:val="00162621"/>
    <w:rsid w:val="00162846"/>
    <w:rsid w:val="00162B16"/>
    <w:rsid w:val="0016344A"/>
    <w:rsid w:val="00163A39"/>
    <w:rsid w:val="00163ACE"/>
    <w:rsid w:val="00163B5C"/>
    <w:rsid w:val="00163D2B"/>
    <w:rsid w:val="00163F1C"/>
    <w:rsid w:val="00164048"/>
    <w:rsid w:val="0016405E"/>
    <w:rsid w:val="0016440E"/>
    <w:rsid w:val="001645FE"/>
    <w:rsid w:val="00164984"/>
    <w:rsid w:val="001649C5"/>
    <w:rsid w:val="00164A52"/>
    <w:rsid w:val="00164BAC"/>
    <w:rsid w:val="00164C94"/>
    <w:rsid w:val="00164F49"/>
    <w:rsid w:val="0016517C"/>
    <w:rsid w:val="00165561"/>
    <w:rsid w:val="00165D81"/>
    <w:rsid w:val="00165E73"/>
    <w:rsid w:val="00165FF5"/>
    <w:rsid w:val="001661AD"/>
    <w:rsid w:val="00167075"/>
    <w:rsid w:val="0016768F"/>
    <w:rsid w:val="00167BDD"/>
    <w:rsid w:val="00167E64"/>
    <w:rsid w:val="00167F65"/>
    <w:rsid w:val="00167F96"/>
    <w:rsid w:val="00170280"/>
    <w:rsid w:val="00170413"/>
    <w:rsid w:val="00170835"/>
    <w:rsid w:val="0017128B"/>
    <w:rsid w:val="0017181C"/>
    <w:rsid w:val="00171840"/>
    <w:rsid w:val="00171A1E"/>
    <w:rsid w:val="00172672"/>
    <w:rsid w:val="001728D5"/>
    <w:rsid w:val="00172A27"/>
    <w:rsid w:val="00172AF6"/>
    <w:rsid w:val="00173002"/>
    <w:rsid w:val="001732A9"/>
    <w:rsid w:val="001737EE"/>
    <w:rsid w:val="00173866"/>
    <w:rsid w:val="00173C75"/>
    <w:rsid w:val="00173EF0"/>
    <w:rsid w:val="001740D4"/>
    <w:rsid w:val="001744CB"/>
    <w:rsid w:val="00174E2A"/>
    <w:rsid w:val="00174EDE"/>
    <w:rsid w:val="0017553F"/>
    <w:rsid w:val="00175774"/>
    <w:rsid w:val="00175914"/>
    <w:rsid w:val="00175AD4"/>
    <w:rsid w:val="00175B07"/>
    <w:rsid w:val="00175DA7"/>
    <w:rsid w:val="00175ED9"/>
    <w:rsid w:val="00176059"/>
    <w:rsid w:val="0017622F"/>
    <w:rsid w:val="001762C6"/>
    <w:rsid w:val="00176411"/>
    <w:rsid w:val="0017734F"/>
    <w:rsid w:val="00177449"/>
    <w:rsid w:val="001776A0"/>
    <w:rsid w:val="001778D1"/>
    <w:rsid w:val="0017791A"/>
    <w:rsid w:val="001801AE"/>
    <w:rsid w:val="001807CF"/>
    <w:rsid w:val="0018080B"/>
    <w:rsid w:val="00180827"/>
    <w:rsid w:val="00180AA6"/>
    <w:rsid w:val="00180E84"/>
    <w:rsid w:val="001813BC"/>
    <w:rsid w:val="00182256"/>
    <w:rsid w:val="001823C6"/>
    <w:rsid w:val="001824C2"/>
    <w:rsid w:val="001824C8"/>
    <w:rsid w:val="00182D1A"/>
    <w:rsid w:val="00182D6B"/>
    <w:rsid w:val="00182FF7"/>
    <w:rsid w:val="001838FE"/>
    <w:rsid w:val="00183BAA"/>
    <w:rsid w:val="00183C11"/>
    <w:rsid w:val="00183C1D"/>
    <w:rsid w:val="00183E9C"/>
    <w:rsid w:val="001843A1"/>
    <w:rsid w:val="001847C3"/>
    <w:rsid w:val="00184AA0"/>
    <w:rsid w:val="00184DF4"/>
    <w:rsid w:val="00184E8B"/>
    <w:rsid w:val="00184FEE"/>
    <w:rsid w:val="00185063"/>
    <w:rsid w:val="001850BF"/>
    <w:rsid w:val="001858F3"/>
    <w:rsid w:val="00185AD4"/>
    <w:rsid w:val="00185B5C"/>
    <w:rsid w:val="0018622C"/>
    <w:rsid w:val="001865E7"/>
    <w:rsid w:val="0018660C"/>
    <w:rsid w:val="00186946"/>
    <w:rsid w:val="00186D97"/>
    <w:rsid w:val="0018700E"/>
    <w:rsid w:val="00187452"/>
    <w:rsid w:val="00187E45"/>
    <w:rsid w:val="00187EDF"/>
    <w:rsid w:val="00190062"/>
    <w:rsid w:val="00190640"/>
    <w:rsid w:val="001906A7"/>
    <w:rsid w:val="001907F6"/>
    <w:rsid w:val="00190A56"/>
    <w:rsid w:val="00190A68"/>
    <w:rsid w:val="00190A7B"/>
    <w:rsid w:val="00190AFF"/>
    <w:rsid w:val="00190F93"/>
    <w:rsid w:val="001911FB"/>
    <w:rsid w:val="001913D9"/>
    <w:rsid w:val="001914B8"/>
    <w:rsid w:val="00191690"/>
    <w:rsid w:val="001917FE"/>
    <w:rsid w:val="00191D14"/>
    <w:rsid w:val="00192527"/>
    <w:rsid w:val="00192682"/>
    <w:rsid w:val="001927D7"/>
    <w:rsid w:val="00192879"/>
    <w:rsid w:val="001928E6"/>
    <w:rsid w:val="0019366E"/>
    <w:rsid w:val="0019392F"/>
    <w:rsid w:val="00193986"/>
    <w:rsid w:val="00193DDE"/>
    <w:rsid w:val="00193DFC"/>
    <w:rsid w:val="00193E25"/>
    <w:rsid w:val="00194416"/>
    <w:rsid w:val="00194881"/>
    <w:rsid w:val="00194FEB"/>
    <w:rsid w:val="001954A6"/>
    <w:rsid w:val="00195AD1"/>
    <w:rsid w:val="00195B5E"/>
    <w:rsid w:val="00195C69"/>
    <w:rsid w:val="00195D04"/>
    <w:rsid w:val="00195F85"/>
    <w:rsid w:val="00195FEE"/>
    <w:rsid w:val="00196205"/>
    <w:rsid w:val="00196815"/>
    <w:rsid w:val="00196CC3"/>
    <w:rsid w:val="00196D0E"/>
    <w:rsid w:val="00196DF0"/>
    <w:rsid w:val="00196FD0"/>
    <w:rsid w:val="00197114"/>
    <w:rsid w:val="00197349"/>
    <w:rsid w:val="00197869"/>
    <w:rsid w:val="001A0262"/>
    <w:rsid w:val="001A04DD"/>
    <w:rsid w:val="001A0870"/>
    <w:rsid w:val="001A0983"/>
    <w:rsid w:val="001A0AC0"/>
    <w:rsid w:val="001A0C92"/>
    <w:rsid w:val="001A0D26"/>
    <w:rsid w:val="001A0E53"/>
    <w:rsid w:val="001A0E84"/>
    <w:rsid w:val="001A12C6"/>
    <w:rsid w:val="001A1495"/>
    <w:rsid w:val="001A15B2"/>
    <w:rsid w:val="001A16D2"/>
    <w:rsid w:val="001A190B"/>
    <w:rsid w:val="001A1F99"/>
    <w:rsid w:val="001A2296"/>
    <w:rsid w:val="001A241B"/>
    <w:rsid w:val="001A243D"/>
    <w:rsid w:val="001A2541"/>
    <w:rsid w:val="001A33F2"/>
    <w:rsid w:val="001A3842"/>
    <w:rsid w:val="001A41B5"/>
    <w:rsid w:val="001A4549"/>
    <w:rsid w:val="001A4BAE"/>
    <w:rsid w:val="001A4C5B"/>
    <w:rsid w:val="001A4FD8"/>
    <w:rsid w:val="001A546A"/>
    <w:rsid w:val="001A5574"/>
    <w:rsid w:val="001A58EA"/>
    <w:rsid w:val="001A5BA1"/>
    <w:rsid w:val="001A5EDD"/>
    <w:rsid w:val="001A641C"/>
    <w:rsid w:val="001A6CB5"/>
    <w:rsid w:val="001A6CC3"/>
    <w:rsid w:val="001A6FE6"/>
    <w:rsid w:val="001A727E"/>
    <w:rsid w:val="001A74EA"/>
    <w:rsid w:val="001A7B81"/>
    <w:rsid w:val="001A7B8E"/>
    <w:rsid w:val="001A7CCC"/>
    <w:rsid w:val="001B05D9"/>
    <w:rsid w:val="001B0712"/>
    <w:rsid w:val="001B0A00"/>
    <w:rsid w:val="001B0D61"/>
    <w:rsid w:val="001B0F4E"/>
    <w:rsid w:val="001B101C"/>
    <w:rsid w:val="001B116F"/>
    <w:rsid w:val="001B15FC"/>
    <w:rsid w:val="001B1689"/>
    <w:rsid w:val="001B171E"/>
    <w:rsid w:val="001B190F"/>
    <w:rsid w:val="001B2013"/>
    <w:rsid w:val="001B21DA"/>
    <w:rsid w:val="001B24E0"/>
    <w:rsid w:val="001B2549"/>
    <w:rsid w:val="001B27DE"/>
    <w:rsid w:val="001B2DD8"/>
    <w:rsid w:val="001B2EA5"/>
    <w:rsid w:val="001B319E"/>
    <w:rsid w:val="001B31CF"/>
    <w:rsid w:val="001B3920"/>
    <w:rsid w:val="001B3BB8"/>
    <w:rsid w:val="001B3C29"/>
    <w:rsid w:val="001B43B0"/>
    <w:rsid w:val="001B4407"/>
    <w:rsid w:val="001B44B7"/>
    <w:rsid w:val="001B45F1"/>
    <w:rsid w:val="001B46DF"/>
    <w:rsid w:val="001B4B4F"/>
    <w:rsid w:val="001B5832"/>
    <w:rsid w:val="001B5984"/>
    <w:rsid w:val="001B5A13"/>
    <w:rsid w:val="001B5AFE"/>
    <w:rsid w:val="001B5CB3"/>
    <w:rsid w:val="001B6945"/>
    <w:rsid w:val="001B762B"/>
    <w:rsid w:val="001B76FA"/>
    <w:rsid w:val="001B7A2C"/>
    <w:rsid w:val="001B7B38"/>
    <w:rsid w:val="001B7BA7"/>
    <w:rsid w:val="001B7CBE"/>
    <w:rsid w:val="001C01D4"/>
    <w:rsid w:val="001C0388"/>
    <w:rsid w:val="001C058E"/>
    <w:rsid w:val="001C08B7"/>
    <w:rsid w:val="001C08C3"/>
    <w:rsid w:val="001C0D18"/>
    <w:rsid w:val="001C1A4F"/>
    <w:rsid w:val="001C1E80"/>
    <w:rsid w:val="001C21F2"/>
    <w:rsid w:val="001C252E"/>
    <w:rsid w:val="001C2573"/>
    <w:rsid w:val="001C2CB8"/>
    <w:rsid w:val="001C322F"/>
    <w:rsid w:val="001C34EA"/>
    <w:rsid w:val="001C3669"/>
    <w:rsid w:val="001C36D9"/>
    <w:rsid w:val="001C3A0D"/>
    <w:rsid w:val="001C3E39"/>
    <w:rsid w:val="001C3E3A"/>
    <w:rsid w:val="001C4520"/>
    <w:rsid w:val="001C4558"/>
    <w:rsid w:val="001C4699"/>
    <w:rsid w:val="001C4EC9"/>
    <w:rsid w:val="001C51AF"/>
    <w:rsid w:val="001C562A"/>
    <w:rsid w:val="001C5956"/>
    <w:rsid w:val="001C5CEE"/>
    <w:rsid w:val="001C6401"/>
    <w:rsid w:val="001C6430"/>
    <w:rsid w:val="001C64D4"/>
    <w:rsid w:val="001C6BBE"/>
    <w:rsid w:val="001C713F"/>
    <w:rsid w:val="001C762A"/>
    <w:rsid w:val="001D0026"/>
    <w:rsid w:val="001D008C"/>
    <w:rsid w:val="001D08FF"/>
    <w:rsid w:val="001D0BC6"/>
    <w:rsid w:val="001D0C93"/>
    <w:rsid w:val="001D10A7"/>
    <w:rsid w:val="001D14F2"/>
    <w:rsid w:val="001D1D5A"/>
    <w:rsid w:val="001D2095"/>
    <w:rsid w:val="001D20AE"/>
    <w:rsid w:val="001D256B"/>
    <w:rsid w:val="001D2572"/>
    <w:rsid w:val="001D2904"/>
    <w:rsid w:val="001D2BFF"/>
    <w:rsid w:val="001D2DB9"/>
    <w:rsid w:val="001D30E3"/>
    <w:rsid w:val="001D316F"/>
    <w:rsid w:val="001D3468"/>
    <w:rsid w:val="001D38F5"/>
    <w:rsid w:val="001D3971"/>
    <w:rsid w:val="001D3E39"/>
    <w:rsid w:val="001D3ED0"/>
    <w:rsid w:val="001D4052"/>
    <w:rsid w:val="001D42E8"/>
    <w:rsid w:val="001D49C2"/>
    <w:rsid w:val="001D4C4C"/>
    <w:rsid w:val="001D50B9"/>
    <w:rsid w:val="001D536E"/>
    <w:rsid w:val="001D5533"/>
    <w:rsid w:val="001D55EA"/>
    <w:rsid w:val="001D5926"/>
    <w:rsid w:val="001D5A85"/>
    <w:rsid w:val="001D5BBF"/>
    <w:rsid w:val="001D603E"/>
    <w:rsid w:val="001D682A"/>
    <w:rsid w:val="001D706E"/>
    <w:rsid w:val="001D70B5"/>
    <w:rsid w:val="001D777C"/>
    <w:rsid w:val="001D788E"/>
    <w:rsid w:val="001D7B7B"/>
    <w:rsid w:val="001D7D11"/>
    <w:rsid w:val="001D7F31"/>
    <w:rsid w:val="001E02DD"/>
    <w:rsid w:val="001E04F6"/>
    <w:rsid w:val="001E050C"/>
    <w:rsid w:val="001E07D0"/>
    <w:rsid w:val="001E0D4A"/>
    <w:rsid w:val="001E10D1"/>
    <w:rsid w:val="001E117A"/>
    <w:rsid w:val="001E14CC"/>
    <w:rsid w:val="001E1BAC"/>
    <w:rsid w:val="001E1FA0"/>
    <w:rsid w:val="001E243F"/>
    <w:rsid w:val="001E25A4"/>
    <w:rsid w:val="001E27BD"/>
    <w:rsid w:val="001E281F"/>
    <w:rsid w:val="001E2F4E"/>
    <w:rsid w:val="001E2FB2"/>
    <w:rsid w:val="001E31D6"/>
    <w:rsid w:val="001E35B2"/>
    <w:rsid w:val="001E3661"/>
    <w:rsid w:val="001E3AD9"/>
    <w:rsid w:val="001E3F0A"/>
    <w:rsid w:val="001E44DD"/>
    <w:rsid w:val="001E4764"/>
    <w:rsid w:val="001E49AD"/>
    <w:rsid w:val="001E4AD6"/>
    <w:rsid w:val="001E4D52"/>
    <w:rsid w:val="001E4D72"/>
    <w:rsid w:val="001E5007"/>
    <w:rsid w:val="001E509A"/>
    <w:rsid w:val="001E50F4"/>
    <w:rsid w:val="001E5164"/>
    <w:rsid w:val="001E5303"/>
    <w:rsid w:val="001E5D7E"/>
    <w:rsid w:val="001E5FAC"/>
    <w:rsid w:val="001E6016"/>
    <w:rsid w:val="001E603E"/>
    <w:rsid w:val="001E61A0"/>
    <w:rsid w:val="001E6208"/>
    <w:rsid w:val="001E6813"/>
    <w:rsid w:val="001E68EF"/>
    <w:rsid w:val="001E6B1A"/>
    <w:rsid w:val="001E6DD0"/>
    <w:rsid w:val="001E71D6"/>
    <w:rsid w:val="001E7439"/>
    <w:rsid w:val="001E7650"/>
    <w:rsid w:val="001E76FD"/>
    <w:rsid w:val="001E7C18"/>
    <w:rsid w:val="001E7C22"/>
    <w:rsid w:val="001E7D0A"/>
    <w:rsid w:val="001F07A6"/>
    <w:rsid w:val="001F0A1F"/>
    <w:rsid w:val="001F0D2C"/>
    <w:rsid w:val="001F10BC"/>
    <w:rsid w:val="001F1295"/>
    <w:rsid w:val="001F1A3B"/>
    <w:rsid w:val="001F1C81"/>
    <w:rsid w:val="001F1DC1"/>
    <w:rsid w:val="001F2142"/>
    <w:rsid w:val="001F2158"/>
    <w:rsid w:val="001F21CE"/>
    <w:rsid w:val="001F21D7"/>
    <w:rsid w:val="001F23D9"/>
    <w:rsid w:val="001F2D58"/>
    <w:rsid w:val="001F331D"/>
    <w:rsid w:val="001F339A"/>
    <w:rsid w:val="001F34AC"/>
    <w:rsid w:val="001F38C0"/>
    <w:rsid w:val="001F3A14"/>
    <w:rsid w:val="001F3A89"/>
    <w:rsid w:val="001F3ABD"/>
    <w:rsid w:val="001F3BBC"/>
    <w:rsid w:val="001F3CAA"/>
    <w:rsid w:val="001F3FF4"/>
    <w:rsid w:val="001F4023"/>
    <w:rsid w:val="001F44BA"/>
    <w:rsid w:val="001F4546"/>
    <w:rsid w:val="001F5A68"/>
    <w:rsid w:val="001F5B8B"/>
    <w:rsid w:val="001F5D61"/>
    <w:rsid w:val="001F5D6A"/>
    <w:rsid w:val="001F5F80"/>
    <w:rsid w:val="001F61D3"/>
    <w:rsid w:val="001F67A7"/>
    <w:rsid w:val="001F6A43"/>
    <w:rsid w:val="001F6C1E"/>
    <w:rsid w:val="001F6C97"/>
    <w:rsid w:val="001F6E4C"/>
    <w:rsid w:val="001F71AE"/>
    <w:rsid w:val="001F7C47"/>
    <w:rsid w:val="001F7F02"/>
    <w:rsid w:val="002002A0"/>
    <w:rsid w:val="002003E3"/>
    <w:rsid w:val="002006DB"/>
    <w:rsid w:val="00200737"/>
    <w:rsid w:val="0020082F"/>
    <w:rsid w:val="00200B8F"/>
    <w:rsid w:val="00200CCE"/>
    <w:rsid w:val="0020114F"/>
    <w:rsid w:val="00201CB6"/>
    <w:rsid w:val="00201D25"/>
    <w:rsid w:val="00201E2D"/>
    <w:rsid w:val="00201F07"/>
    <w:rsid w:val="00201F8B"/>
    <w:rsid w:val="00202674"/>
    <w:rsid w:val="00202774"/>
    <w:rsid w:val="00202860"/>
    <w:rsid w:val="00202A25"/>
    <w:rsid w:val="00202B39"/>
    <w:rsid w:val="00203100"/>
    <w:rsid w:val="002031BE"/>
    <w:rsid w:val="00203335"/>
    <w:rsid w:val="002034AF"/>
    <w:rsid w:val="00203648"/>
    <w:rsid w:val="00203753"/>
    <w:rsid w:val="0020397D"/>
    <w:rsid w:val="00203F94"/>
    <w:rsid w:val="002041BD"/>
    <w:rsid w:val="00204498"/>
    <w:rsid w:val="0020469D"/>
    <w:rsid w:val="00204759"/>
    <w:rsid w:val="00204F48"/>
    <w:rsid w:val="002053EA"/>
    <w:rsid w:val="0020551E"/>
    <w:rsid w:val="00205758"/>
    <w:rsid w:val="0020588E"/>
    <w:rsid w:val="00205D73"/>
    <w:rsid w:val="00205DF4"/>
    <w:rsid w:val="0020667F"/>
    <w:rsid w:val="002066E0"/>
    <w:rsid w:val="00206C7A"/>
    <w:rsid w:val="00206FAE"/>
    <w:rsid w:val="00207319"/>
    <w:rsid w:val="0020737A"/>
    <w:rsid w:val="00207558"/>
    <w:rsid w:val="002075DD"/>
    <w:rsid w:val="002076CB"/>
    <w:rsid w:val="00207836"/>
    <w:rsid w:val="002079AF"/>
    <w:rsid w:val="00210483"/>
    <w:rsid w:val="0021080D"/>
    <w:rsid w:val="00210998"/>
    <w:rsid w:val="00210A95"/>
    <w:rsid w:val="00210C2F"/>
    <w:rsid w:val="00210DA9"/>
    <w:rsid w:val="0021100E"/>
    <w:rsid w:val="00211095"/>
    <w:rsid w:val="0021192E"/>
    <w:rsid w:val="002119A2"/>
    <w:rsid w:val="00211DA3"/>
    <w:rsid w:val="00212150"/>
    <w:rsid w:val="0021224F"/>
    <w:rsid w:val="00212429"/>
    <w:rsid w:val="00212A52"/>
    <w:rsid w:val="00212C39"/>
    <w:rsid w:val="002138D0"/>
    <w:rsid w:val="00213A94"/>
    <w:rsid w:val="00213CA6"/>
    <w:rsid w:val="00213D57"/>
    <w:rsid w:val="0021480B"/>
    <w:rsid w:val="00214CCB"/>
    <w:rsid w:val="00214FEE"/>
    <w:rsid w:val="00215051"/>
    <w:rsid w:val="002151F3"/>
    <w:rsid w:val="00215270"/>
    <w:rsid w:val="002152BB"/>
    <w:rsid w:val="0021559F"/>
    <w:rsid w:val="0021565B"/>
    <w:rsid w:val="00216CBC"/>
    <w:rsid w:val="00216DD8"/>
    <w:rsid w:val="00216F67"/>
    <w:rsid w:val="0021720A"/>
    <w:rsid w:val="002172F1"/>
    <w:rsid w:val="002174E4"/>
    <w:rsid w:val="0021755B"/>
    <w:rsid w:val="00217A47"/>
    <w:rsid w:val="00217C3A"/>
    <w:rsid w:val="00217FF3"/>
    <w:rsid w:val="0022007E"/>
    <w:rsid w:val="002201E4"/>
    <w:rsid w:val="002204D5"/>
    <w:rsid w:val="002207F5"/>
    <w:rsid w:val="0022096F"/>
    <w:rsid w:val="002209BE"/>
    <w:rsid w:val="00220A8F"/>
    <w:rsid w:val="00220DBF"/>
    <w:rsid w:val="00220DE2"/>
    <w:rsid w:val="00220E37"/>
    <w:rsid w:val="00220E6D"/>
    <w:rsid w:val="002212D4"/>
    <w:rsid w:val="00221738"/>
    <w:rsid w:val="00221858"/>
    <w:rsid w:val="00222027"/>
    <w:rsid w:val="0022206D"/>
    <w:rsid w:val="00222437"/>
    <w:rsid w:val="0022245D"/>
    <w:rsid w:val="00223251"/>
    <w:rsid w:val="00223477"/>
    <w:rsid w:val="002238D3"/>
    <w:rsid w:val="00223BA0"/>
    <w:rsid w:val="002240C1"/>
    <w:rsid w:val="002240CB"/>
    <w:rsid w:val="0022422F"/>
    <w:rsid w:val="002243B7"/>
    <w:rsid w:val="0022457D"/>
    <w:rsid w:val="00224D22"/>
    <w:rsid w:val="0022521D"/>
    <w:rsid w:val="002253E2"/>
    <w:rsid w:val="002256EA"/>
    <w:rsid w:val="00225709"/>
    <w:rsid w:val="00225E66"/>
    <w:rsid w:val="00225FCF"/>
    <w:rsid w:val="00225FF7"/>
    <w:rsid w:val="00226112"/>
    <w:rsid w:val="0022611F"/>
    <w:rsid w:val="002261BB"/>
    <w:rsid w:val="002261E4"/>
    <w:rsid w:val="002265A7"/>
    <w:rsid w:val="00226ACE"/>
    <w:rsid w:val="00226B7A"/>
    <w:rsid w:val="002272B4"/>
    <w:rsid w:val="002274D5"/>
    <w:rsid w:val="0022795D"/>
    <w:rsid w:val="00227D17"/>
    <w:rsid w:val="00230295"/>
    <w:rsid w:val="002302C7"/>
    <w:rsid w:val="002306D5"/>
    <w:rsid w:val="00230BD0"/>
    <w:rsid w:val="00230D74"/>
    <w:rsid w:val="00230F81"/>
    <w:rsid w:val="00230FAF"/>
    <w:rsid w:val="00231354"/>
    <w:rsid w:val="00232100"/>
    <w:rsid w:val="00232367"/>
    <w:rsid w:val="00232467"/>
    <w:rsid w:val="002324B9"/>
    <w:rsid w:val="00232763"/>
    <w:rsid w:val="0023280E"/>
    <w:rsid w:val="00232AD7"/>
    <w:rsid w:val="00232C18"/>
    <w:rsid w:val="00232F38"/>
    <w:rsid w:val="0023307E"/>
    <w:rsid w:val="002338CC"/>
    <w:rsid w:val="0023416B"/>
    <w:rsid w:val="002342CE"/>
    <w:rsid w:val="0023495F"/>
    <w:rsid w:val="00234AC2"/>
    <w:rsid w:val="00234CF5"/>
    <w:rsid w:val="00235067"/>
    <w:rsid w:val="00235137"/>
    <w:rsid w:val="00235256"/>
    <w:rsid w:val="002352A7"/>
    <w:rsid w:val="002353B1"/>
    <w:rsid w:val="00235501"/>
    <w:rsid w:val="00235552"/>
    <w:rsid w:val="002357E3"/>
    <w:rsid w:val="0023596C"/>
    <w:rsid w:val="00235F40"/>
    <w:rsid w:val="00236A00"/>
    <w:rsid w:val="00236E30"/>
    <w:rsid w:val="002371C8"/>
    <w:rsid w:val="0023725F"/>
    <w:rsid w:val="002374AB"/>
    <w:rsid w:val="00237734"/>
    <w:rsid w:val="00240494"/>
    <w:rsid w:val="00240639"/>
    <w:rsid w:val="00240652"/>
    <w:rsid w:val="00240C8E"/>
    <w:rsid w:val="00240D1C"/>
    <w:rsid w:val="00240E9E"/>
    <w:rsid w:val="00241405"/>
    <w:rsid w:val="0024151D"/>
    <w:rsid w:val="00241987"/>
    <w:rsid w:val="00241A7C"/>
    <w:rsid w:val="00241C73"/>
    <w:rsid w:val="00242112"/>
    <w:rsid w:val="00242289"/>
    <w:rsid w:val="00242760"/>
    <w:rsid w:val="00242D9D"/>
    <w:rsid w:val="00242E10"/>
    <w:rsid w:val="00242F2C"/>
    <w:rsid w:val="002438DB"/>
    <w:rsid w:val="00243C8B"/>
    <w:rsid w:val="00243F1D"/>
    <w:rsid w:val="00244515"/>
    <w:rsid w:val="00244BA0"/>
    <w:rsid w:val="0024554F"/>
    <w:rsid w:val="00245E1D"/>
    <w:rsid w:val="0024612A"/>
    <w:rsid w:val="0024620A"/>
    <w:rsid w:val="00246454"/>
    <w:rsid w:val="002464E6"/>
    <w:rsid w:val="0024658C"/>
    <w:rsid w:val="002465F1"/>
    <w:rsid w:val="00246F8C"/>
    <w:rsid w:val="002471CF"/>
    <w:rsid w:val="00247288"/>
    <w:rsid w:val="00247324"/>
    <w:rsid w:val="0024736F"/>
    <w:rsid w:val="002473DC"/>
    <w:rsid w:val="00247E65"/>
    <w:rsid w:val="00250314"/>
    <w:rsid w:val="00251123"/>
    <w:rsid w:val="00251165"/>
    <w:rsid w:val="0025119D"/>
    <w:rsid w:val="00251715"/>
    <w:rsid w:val="00251919"/>
    <w:rsid w:val="00251B3C"/>
    <w:rsid w:val="00251D36"/>
    <w:rsid w:val="00251EC8"/>
    <w:rsid w:val="00251EF9"/>
    <w:rsid w:val="00251F11"/>
    <w:rsid w:val="00252020"/>
    <w:rsid w:val="00252391"/>
    <w:rsid w:val="002525B5"/>
    <w:rsid w:val="00252BA8"/>
    <w:rsid w:val="00252C79"/>
    <w:rsid w:val="00252D08"/>
    <w:rsid w:val="00252F47"/>
    <w:rsid w:val="002532B1"/>
    <w:rsid w:val="00253676"/>
    <w:rsid w:val="00253774"/>
    <w:rsid w:val="00253C59"/>
    <w:rsid w:val="00253E5D"/>
    <w:rsid w:val="00254032"/>
    <w:rsid w:val="00254154"/>
    <w:rsid w:val="002546D0"/>
    <w:rsid w:val="00254821"/>
    <w:rsid w:val="00254C28"/>
    <w:rsid w:val="00254DA6"/>
    <w:rsid w:val="00254F27"/>
    <w:rsid w:val="00254FB6"/>
    <w:rsid w:val="0025531A"/>
    <w:rsid w:val="00255BAF"/>
    <w:rsid w:val="00255C1B"/>
    <w:rsid w:val="00255CEC"/>
    <w:rsid w:val="00255E40"/>
    <w:rsid w:val="00255F29"/>
    <w:rsid w:val="002565F2"/>
    <w:rsid w:val="0025671E"/>
    <w:rsid w:val="00256730"/>
    <w:rsid w:val="00256736"/>
    <w:rsid w:val="00256787"/>
    <w:rsid w:val="00256A2D"/>
    <w:rsid w:val="00256B85"/>
    <w:rsid w:val="00256CC4"/>
    <w:rsid w:val="00256CD9"/>
    <w:rsid w:val="0025709B"/>
    <w:rsid w:val="0025745A"/>
    <w:rsid w:val="002574F4"/>
    <w:rsid w:val="0025788A"/>
    <w:rsid w:val="002579A1"/>
    <w:rsid w:val="00257D7D"/>
    <w:rsid w:val="00257E26"/>
    <w:rsid w:val="00260264"/>
    <w:rsid w:val="00260341"/>
    <w:rsid w:val="002604F7"/>
    <w:rsid w:val="00260777"/>
    <w:rsid w:val="00260947"/>
    <w:rsid w:val="00260B9B"/>
    <w:rsid w:val="00260FF2"/>
    <w:rsid w:val="00261038"/>
    <w:rsid w:val="002613D0"/>
    <w:rsid w:val="002615C4"/>
    <w:rsid w:val="002616B5"/>
    <w:rsid w:val="00261802"/>
    <w:rsid w:val="00262091"/>
    <w:rsid w:val="0026214C"/>
    <w:rsid w:val="002623F6"/>
    <w:rsid w:val="002626DD"/>
    <w:rsid w:val="002627AD"/>
    <w:rsid w:val="00262CB2"/>
    <w:rsid w:val="00262F92"/>
    <w:rsid w:val="002631F6"/>
    <w:rsid w:val="002633BF"/>
    <w:rsid w:val="00263664"/>
    <w:rsid w:val="002638DB"/>
    <w:rsid w:val="002638F9"/>
    <w:rsid w:val="00263E3E"/>
    <w:rsid w:val="00263EF7"/>
    <w:rsid w:val="00264239"/>
    <w:rsid w:val="00264302"/>
    <w:rsid w:val="002645B2"/>
    <w:rsid w:val="00264DE4"/>
    <w:rsid w:val="00264E4C"/>
    <w:rsid w:val="002657E6"/>
    <w:rsid w:val="00265848"/>
    <w:rsid w:val="002658DF"/>
    <w:rsid w:val="00265920"/>
    <w:rsid w:val="00265CD3"/>
    <w:rsid w:val="00265DF6"/>
    <w:rsid w:val="0026612C"/>
    <w:rsid w:val="00266754"/>
    <w:rsid w:val="00266C87"/>
    <w:rsid w:val="00266FA3"/>
    <w:rsid w:val="002670BE"/>
    <w:rsid w:val="0026718E"/>
    <w:rsid w:val="0026724F"/>
    <w:rsid w:val="002672C6"/>
    <w:rsid w:val="00267331"/>
    <w:rsid w:val="002674F7"/>
    <w:rsid w:val="0026778D"/>
    <w:rsid w:val="00267E55"/>
    <w:rsid w:val="00267EEF"/>
    <w:rsid w:val="00270232"/>
    <w:rsid w:val="00270388"/>
    <w:rsid w:val="002703D3"/>
    <w:rsid w:val="002704B8"/>
    <w:rsid w:val="00270A31"/>
    <w:rsid w:val="00270AD3"/>
    <w:rsid w:val="00270BCD"/>
    <w:rsid w:val="0027113A"/>
    <w:rsid w:val="0027127C"/>
    <w:rsid w:val="002716D8"/>
    <w:rsid w:val="0027175F"/>
    <w:rsid w:val="00271C69"/>
    <w:rsid w:val="00271CA8"/>
    <w:rsid w:val="00272102"/>
    <w:rsid w:val="002722BA"/>
    <w:rsid w:val="0027257F"/>
    <w:rsid w:val="002725D2"/>
    <w:rsid w:val="0027266D"/>
    <w:rsid w:val="002727BB"/>
    <w:rsid w:val="0027295B"/>
    <w:rsid w:val="002729F0"/>
    <w:rsid w:val="00272E3E"/>
    <w:rsid w:val="00273158"/>
    <w:rsid w:val="00273739"/>
    <w:rsid w:val="00273869"/>
    <w:rsid w:val="00273A3D"/>
    <w:rsid w:val="00273A4C"/>
    <w:rsid w:val="00274269"/>
    <w:rsid w:val="002743B0"/>
    <w:rsid w:val="00274AB1"/>
    <w:rsid w:val="00274E3F"/>
    <w:rsid w:val="00274EB3"/>
    <w:rsid w:val="00275029"/>
    <w:rsid w:val="002752A9"/>
    <w:rsid w:val="0027588C"/>
    <w:rsid w:val="002759B4"/>
    <w:rsid w:val="00275AB8"/>
    <w:rsid w:val="00275AFB"/>
    <w:rsid w:val="00275CD6"/>
    <w:rsid w:val="00275E93"/>
    <w:rsid w:val="002760DC"/>
    <w:rsid w:val="00276239"/>
    <w:rsid w:val="00276AD8"/>
    <w:rsid w:val="00276EE3"/>
    <w:rsid w:val="00277444"/>
    <w:rsid w:val="0027796A"/>
    <w:rsid w:val="00277C80"/>
    <w:rsid w:val="002804CE"/>
    <w:rsid w:val="00280B3C"/>
    <w:rsid w:val="00280B87"/>
    <w:rsid w:val="0028104F"/>
    <w:rsid w:val="00281095"/>
    <w:rsid w:val="0028123F"/>
    <w:rsid w:val="002812A7"/>
    <w:rsid w:val="002814E0"/>
    <w:rsid w:val="002816D6"/>
    <w:rsid w:val="002817B9"/>
    <w:rsid w:val="00281D7D"/>
    <w:rsid w:val="0028217E"/>
    <w:rsid w:val="00282243"/>
    <w:rsid w:val="002825F2"/>
    <w:rsid w:val="00282765"/>
    <w:rsid w:val="0028281C"/>
    <w:rsid w:val="0028291B"/>
    <w:rsid w:val="00282AA1"/>
    <w:rsid w:val="00282B4F"/>
    <w:rsid w:val="00282FED"/>
    <w:rsid w:val="00283038"/>
    <w:rsid w:val="002834BC"/>
    <w:rsid w:val="002834C3"/>
    <w:rsid w:val="002834F0"/>
    <w:rsid w:val="00283B02"/>
    <w:rsid w:val="00283B4B"/>
    <w:rsid w:val="00283C54"/>
    <w:rsid w:val="00283DD9"/>
    <w:rsid w:val="002841B3"/>
    <w:rsid w:val="002847C9"/>
    <w:rsid w:val="00284886"/>
    <w:rsid w:val="002851F5"/>
    <w:rsid w:val="002857B1"/>
    <w:rsid w:val="00285AA6"/>
    <w:rsid w:val="00285D19"/>
    <w:rsid w:val="00285EB4"/>
    <w:rsid w:val="00286100"/>
    <w:rsid w:val="002864FA"/>
    <w:rsid w:val="002868AF"/>
    <w:rsid w:val="002871AF"/>
    <w:rsid w:val="00287221"/>
    <w:rsid w:val="002872FA"/>
    <w:rsid w:val="002873E5"/>
    <w:rsid w:val="00287417"/>
    <w:rsid w:val="00287772"/>
    <w:rsid w:val="002900C7"/>
    <w:rsid w:val="00290692"/>
    <w:rsid w:val="002906B3"/>
    <w:rsid w:val="002906D3"/>
    <w:rsid w:val="00290BE2"/>
    <w:rsid w:val="00290EC4"/>
    <w:rsid w:val="00291057"/>
    <w:rsid w:val="002910BF"/>
    <w:rsid w:val="002912A3"/>
    <w:rsid w:val="0029131E"/>
    <w:rsid w:val="0029133B"/>
    <w:rsid w:val="00291614"/>
    <w:rsid w:val="00291AC7"/>
    <w:rsid w:val="00291D64"/>
    <w:rsid w:val="00291E6E"/>
    <w:rsid w:val="00292037"/>
    <w:rsid w:val="002925CC"/>
    <w:rsid w:val="00292749"/>
    <w:rsid w:val="00292772"/>
    <w:rsid w:val="00292872"/>
    <w:rsid w:val="0029292E"/>
    <w:rsid w:val="00292B8D"/>
    <w:rsid w:val="00292D47"/>
    <w:rsid w:val="00292D95"/>
    <w:rsid w:val="002933CC"/>
    <w:rsid w:val="00293777"/>
    <w:rsid w:val="002937F9"/>
    <w:rsid w:val="00293867"/>
    <w:rsid w:val="00293BA9"/>
    <w:rsid w:val="00293D32"/>
    <w:rsid w:val="00293D4B"/>
    <w:rsid w:val="00293E73"/>
    <w:rsid w:val="00294260"/>
    <w:rsid w:val="00294651"/>
    <w:rsid w:val="00294824"/>
    <w:rsid w:val="002949F3"/>
    <w:rsid w:val="00294B26"/>
    <w:rsid w:val="00294CFB"/>
    <w:rsid w:val="00294ED1"/>
    <w:rsid w:val="00295185"/>
    <w:rsid w:val="00295480"/>
    <w:rsid w:val="002956F9"/>
    <w:rsid w:val="00295A8E"/>
    <w:rsid w:val="00295B12"/>
    <w:rsid w:val="00295FE5"/>
    <w:rsid w:val="00296354"/>
    <w:rsid w:val="00296992"/>
    <w:rsid w:val="00296DEB"/>
    <w:rsid w:val="002977CE"/>
    <w:rsid w:val="00297843"/>
    <w:rsid w:val="00297B38"/>
    <w:rsid w:val="00297C8B"/>
    <w:rsid w:val="002A0050"/>
    <w:rsid w:val="002A0056"/>
    <w:rsid w:val="002A0271"/>
    <w:rsid w:val="002A038B"/>
    <w:rsid w:val="002A06B2"/>
    <w:rsid w:val="002A0D46"/>
    <w:rsid w:val="002A0E66"/>
    <w:rsid w:val="002A1046"/>
    <w:rsid w:val="002A114F"/>
    <w:rsid w:val="002A13B2"/>
    <w:rsid w:val="002A13BE"/>
    <w:rsid w:val="002A1801"/>
    <w:rsid w:val="002A1823"/>
    <w:rsid w:val="002A19FD"/>
    <w:rsid w:val="002A1D50"/>
    <w:rsid w:val="002A2493"/>
    <w:rsid w:val="002A263D"/>
    <w:rsid w:val="002A265A"/>
    <w:rsid w:val="002A2D11"/>
    <w:rsid w:val="002A2D5E"/>
    <w:rsid w:val="002A2F2C"/>
    <w:rsid w:val="002A37C7"/>
    <w:rsid w:val="002A4C27"/>
    <w:rsid w:val="002A5158"/>
    <w:rsid w:val="002A51AC"/>
    <w:rsid w:val="002A55CC"/>
    <w:rsid w:val="002A56DD"/>
    <w:rsid w:val="002A5705"/>
    <w:rsid w:val="002A579E"/>
    <w:rsid w:val="002A594F"/>
    <w:rsid w:val="002A5E04"/>
    <w:rsid w:val="002A620D"/>
    <w:rsid w:val="002A62C0"/>
    <w:rsid w:val="002A64BD"/>
    <w:rsid w:val="002A67A5"/>
    <w:rsid w:val="002A6ABE"/>
    <w:rsid w:val="002A6BD2"/>
    <w:rsid w:val="002A7333"/>
    <w:rsid w:val="002A758D"/>
    <w:rsid w:val="002A75CA"/>
    <w:rsid w:val="002A774D"/>
    <w:rsid w:val="002A7D7B"/>
    <w:rsid w:val="002A7DBE"/>
    <w:rsid w:val="002A7E84"/>
    <w:rsid w:val="002B01F2"/>
    <w:rsid w:val="002B0C95"/>
    <w:rsid w:val="002B0D1F"/>
    <w:rsid w:val="002B0DC4"/>
    <w:rsid w:val="002B1031"/>
    <w:rsid w:val="002B1080"/>
    <w:rsid w:val="002B1310"/>
    <w:rsid w:val="002B13D3"/>
    <w:rsid w:val="002B179F"/>
    <w:rsid w:val="002B1931"/>
    <w:rsid w:val="002B1A2A"/>
    <w:rsid w:val="002B1B3B"/>
    <w:rsid w:val="002B1C40"/>
    <w:rsid w:val="002B2641"/>
    <w:rsid w:val="002B271D"/>
    <w:rsid w:val="002B278E"/>
    <w:rsid w:val="002B27AD"/>
    <w:rsid w:val="002B27EB"/>
    <w:rsid w:val="002B2C5D"/>
    <w:rsid w:val="002B2DC3"/>
    <w:rsid w:val="002B329E"/>
    <w:rsid w:val="002B35AD"/>
    <w:rsid w:val="002B36AC"/>
    <w:rsid w:val="002B3E87"/>
    <w:rsid w:val="002B3F9D"/>
    <w:rsid w:val="002B4119"/>
    <w:rsid w:val="002B4135"/>
    <w:rsid w:val="002B41D3"/>
    <w:rsid w:val="002B4532"/>
    <w:rsid w:val="002B4560"/>
    <w:rsid w:val="002B4B70"/>
    <w:rsid w:val="002B5042"/>
    <w:rsid w:val="002B5070"/>
    <w:rsid w:val="002B50DB"/>
    <w:rsid w:val="002B516D"/>
    <w:rsid w:val="002B52BE"/>
    <w:rsid w:val="002B550A"/>
    <w:rsid w:val="002B5856"/>
    <w:rsid w:val="002B5926"/>
    <w:rsid w:val="002B5C0F"/>
    <w:rsid w:val="002B5D5E"/>
    <w:rsid w:val="002B6107"/>
    <w:rsid w:val="002B6C78"/>
    <w:rsid w:val="002B6EB5"/>
    <w:rsid w:val="002B6F7A"/>
    <w:rsid w:val="002B7054"/>
    <w:rsid w:val="002B72CC"/>
    <w:rsid w:val="002B78A2"/>
    <w:rsid w:val="002B7EFC"/>
    <w:rsid w:val="002C0077"/>
    <w:rsid w:val="002C0949"/>
    <w:rsid w:val="002C0B4F"/>
    <w:rsid w:val="002C0DD8"/>
    <w:rsid w:val="002C129D"/>
    <w:rsid w:val="002C14D6"/>
    <w:rsid w:val="002C1731"/>
    <w:rsid w:val="002C1895"/>
    <w:rsid w:val="002C1A17"/>
    <w:rsid w:val="002C1B48"/>
    <w:rsid w:val="002C218C"/>
    <w:rsid w:val="002C22EA"/>
    <w:rsid w:val="002C2521"/>
    <w:rsid w:val="002C2535"/>
    <w:rsid w:val="002C2618"/>
    <w:rsid w:val="002C28AC"/>
    <w:rsid w:val="002C2F7F"/>
    <w:rsid w:val="002C3018"/>
    <w:rsid w:val="002C31A5"/>
    <w:rsid w:val="002C31F0"/>
    <w:rsid w:val="002C4509"/>
    <w:rsid w:val="002C484F"/>
    <w:rsid w:val="002C4C6F"/>
    <w:rsid w:val="002C505E"/>
    <w:rsid w:val="002C5B0D"/>
    <w:rsid w:val="002C5D0A"/>
    <w:rsid w:val="002C5DCF"/>
    <w:rsid w:val="002C60C6"/>
    <w:rsid w:val="002C61FB"/>
    <w:rsid w:val="002C624D"/>
    <w:rsid w:val="002C64D7"/>
    <w:rsid w:val="002C6D0C"/>
    <w:rsid w:val="002C73CD"/>
    <w:rsid w:val="002C7598"/>
    <w:rsid w:val="002C7778"/>
    <w:rsid w:val="002C7A8C"/>
    <w:rsid w:val="002C7CE7"/>
    <w:rsid w:val="002C7E72"/>
    <w:rsid w:val="002D0471"/>
    <w:rsid w:val="002D0940"/>
    <w:rsid w:val="002D094D"/>
    <w:rsid w:val="002D0AB7"/>
    <w:rsid w:val="002D0BA4"/>
    <w:rsid w:val="002D0CA0"/>
    <w:rsid w:val="002D0DD8"/>
    <w:rsid w:val="002D0F6B"/>
    <w:rsid w:val="002D0F91"/>
    <w:rsid w:val="002D108C"/>
    <w:rsid w:val="002D10F0"/>
    <w:rsid w:val="002D139D"/>
    <w:rsid w:val="002D180E"/>
    <w:rsid w:val="002D2081"/>
    <w:rsid w:val="002D2314"/>
    <w:rsid w:val="002D251F"/>
    <w:rsid w:val="002D28A3"/>
    <w:rsid w:val="002D2BC0"/>
    <w:rsid w:val="002D2C69"/>
    <w:rsid w:val="002D2D99"/>
    <w:rsid w:val="002D2ED6"/>
    <w:rsid w:val="002D3069"/>
    <w:rsid w:val="002D331A"/>
    <w:rsid w:val="002D37B0"/>
    <w:rsid w:val="002D3A61"/>
    <w:rsid w:val="002D3D9E"/>
    <w:rsid w:val="002D408E"/>
    <w:rsid w:val="002D41F0"/>
    <w:rsid w:val="002D4743"/>
    <w:rsid w:val="002D491F"/>
    <w:rsid w:val="002D4D90"/>
    <w:rsid w:val="002D4E35"/>
    <w:rsid w:val="002D4F10"/>
    <w:rsid w:val="002D507A"/>
    <w:rsid w:val="002D5343"/>
    <w:rsid w:val="002D54E5"/>
    <w:rsid w:val="002D562F"/>
    <w:rsid w:val="002D5634"/>
    <w:rsid w:val="002D57B8"/>
    <w:rsid w:val="002D580F"/>
    <w:rsid w:val="002D5ADC"/>
    <w:rsid w:val="002D619D"/>
    <w:rsid w:val="002D6630"/>
    <w:rsid w:val="002D667C"/>
    <w:rsid w:val="002D672C"/>
    <w:rsid w:val="002D6B85"/>
    <w:rsid w:val="002D74B0"/>
    <w:rsid w:val="002D74BE"/>
    <w:rsid w:val="002D7929"/>
    <w:rsid w:val="002D7E47"/>
    <w:rsid w:val="002E05AB"/>
    <w:rsid w:val="002E0780"/>
    <w:rsid w:val="002E07B5"/>
    <w:rsid w:val="002E0D83"/>
    <w:rsid w:val="002E1788"/>
    <w:rsid w:val="002E198F"/>
    <w:rsid w:val="002E1E99"/>
    <w:rsid w:val="002E1F0E"/>
    <w:rsid w:val="002E2653"/>
    <w:rsid w:val="002E2E1D"/>
    <w:rsid w:val="002E2F7D"/>
    <w:rsid w:val="002E3085"/>
    <w:rsid w:val="002E3497"/>
    <w:rsid w:val="002E382C"/>
    <w:rsid w:val="002E3A8D"/>
    <w:rsid w:val="002E3C42"/>
    <w:rsid w:val="002E3E2D"/>
    <w:rsid w:val="002E3F88"/>
    <w:rsid w:val="002E42AA"/>
    <w:rsid w:val="002E498B"/>
    <w:rsid w:val="002E4A59"/>
    <w:rsid w:val="002E4BEF"/>
    <w:rsid w:val="002E4F50"/>
    <w:rsid w:val="002E5046"/>
    <w:rsid w:val="002E5308"/>
    <w:rsid w:val="002E5EAF"/>
    <w:rsid w:val="002E5FBC"/>
    <w:rsid w:val="002E6197"/>
    <w:rsid w:val="002E61F4"/>
    <w:rsid w:val="002E675A"/>
    <w:rsid w:val="002E680F"/>
    <w:rsid w:val="002E6B59"/>
    <w:rsid w:val="002E6EA3"/>
    <w:rsid w:val="002E7133"/>
    <w:rsid w:val="002E721E"/>
    <w:rsid w:val="002E7488"/>
    <w:rsid w:val="002E7A0D"/>
    <w:rsid w:val="002F00D5"/>
    <w:rsid w:val="002F0398"/>
    <w:rsid w:val="002F1224"/>
    <w:rsid w:val="002F1517"/>
    <w:rsid w:val="002F167F"/>
    <w:rsid w:val="002F182F"/>
    <w:rsid w:val="002F184C"/>
    <w:rsid w:val="002F1F0E"/>
    <w:rsid w:val="002F2011"/>
    <w:rsid w:val="002F24C8"/>
    <w:rsid w:val="002F25D5"/>
    <w:rsid w:val="002F27B5"/>
    <w:rsid w:val="002F28DC"/>
    <w:rsid w:val="002F2BF8"/>
    <w:rsid w:val="002F30F0"/>
    <w:rsid w:val="002F363B"/>
    <w:rsid w:val="002F36FC"/>
    <w:rsid w:val="002F3889"/>
    <w:rsid w:val="002F397B"/>
    <w:rsid w:val="002F4009"/>
    <w:rsid w:val="002F4387"/>
    <w:rsid w:val="002F4399"/>
    <w:rsid w:val="002F4498"/>
    <w:rsid w:val="002F4E65"/>
    <w:rsid w:val="002F5056"/>
    <w:rsid w:val="002F545A"/>
    <w:rsid w:val="002F5975"/>
    <w:rsid w:val="002F5E30"/>
    <w:rsid w:val="002F60FB"/>
    <w:rsid w:val="002F6199"/>
    <w:rsid w:val="002F6602"/>
    <w:rsid w:val="002F674B"/>
    <w:rsid w:val="002F6B70"/>
    <w:rsid w:val="002F72C7"/>
    <w:rsid w:val="002F7CF0"/>
    <w:rsid w:val="002F7D83"/>
    <w:rsid w:val="003000E5"/>
    <w:rsid w:val="003002E9"/>
    <w:rsid w:val="0030041A"/>
    <w:rsid w:val="003005FE"/>
    <w:rsid w:val="00300BB0"/>
    <w:rsid w:val="00300C8F"/>
    <w:rsid w:val="00300D11"/>
    <w:rsid w:val="00300E00"/>
    <w:rsid w:val="00300F02"/>
    <w:rsid w:val="00301201"/>
    <w:rsid w:val="00301AE0"/>
    <w:rsid w:val="00301D81"/>
    <w:rsid w:val="00301FFC"/>
    <w:rsid w:val="003022A3"/>
    <w:rsid w:val="0030230D"/>
    <w:rsid w:val="003023FC"/>
    <w:rsid w:val="003025C1"/>
    <w:rsid w:val="003025C9"/>
    <w:rsid w:val="0030267C"/>
    <w:rsid w:val="003026E4"/>
    <w:rsid w:val="0030278F"/>
    <w:rsid w:val="0030371E"/>
    <w:rsid w:val="00303728"/>
    <w:rsid w:val="0030394D"/>
    <w:rsid w:val="00303987"/>
    <w:rsid w:val="00303B39"/>
    <w:rsid w:val="00303E7A"/>
    <w:rsid w:val="0030412E"/>
    <w:rsid w:val="0030416D"/>
    <w:rsid w:val="00304242"/>
    <w:rsid w:val="0030496A"/>
    <w:rsid w:val="00304E31"/>
    <w:rsid w:val="00305066"/>
    <w:rsid w:val="0030515F"/>
    <w:rsid w:val="00305A44"/>
    <w:rsid w:val="00305AEB"/>
    <w:rsid w:val="00305BD0"/>
    <w:rsid w:val="00306351"/>
    <w:rsid w:val="0030657F"/>
    <w:rsid w:val="003067BF"/>
    <w:rsid w:val="00306DCE"/>
    <w:rsid w:val="00307338"/>
    <w:rsid w:val="00307402"/>
    <w:rsid w:val="00307464"/>
    <w:rsid w:val="00307699"/>
    <w:rsid w:val="00307B5F"/>
    <w:rsid w:val="00307DBD"/>
    <w:rsid w:val="00307EDA"/>
    <w:rsid w:val="00307EDB"/>
    <w:rsid w:val="00310016"/>
    <w:rsid w:val="0031020A"/>
    <w:rsid w:val="00310A54"/>
    <w:rsid w:val="00310A56"/>
    <w:rsid w:val="00310E3A"/>
    <w:rsid w:val="00310E9F"/>
    <w:rsid w:val="00311451"/>
    <w:rsid w:val="003114CB"/>
    <w:rsid w:val="0031197B"/>
    <w:rsid w:val="00312100"/>
    <w:rsid w:val="0031222A"/>
    <w:rsid w:val="003123FE"/>
    <w:rsid w:val="00312539"/>
    <w:rsid w:val="00312714"/>
    <w:rsid w:val="00312933"/>
    <w:rsid w:val="003129A0"/>
    <w:rsid w:val="00312E4F"/>
    <w:rsid w:val="00312FA9"/>
    <w:rsid w:val="00312FAA"/>
    <w:rsid w:val="0031303B"/>
    <w:rsid w:val="0031345A"/>
    <w:rsid w:val="00313781"/>
    <w:rsid w:val="003138A9"/>
    <w:rsid w:val="00313A08"/>
    <w:rsid w:val="00313B9E"/>
    <w:rsid w:val="00313C72"/>
    <w:rsid w:val="00314487"/>
    <w:rsid w:val="0031464D"/>
    <w:rsid w:val="0031466E"/>
    <w:rsid w:val="00314802"/>
    <w:rsid w:val="00314AA7"/>
    <w:rsid w:val="00314D3C"/>
    <w:rsid w:val="0031509A"/>
    <w:rsid w:val="0031546C"/>
    <w:rsid w:val="0031550E"/>
    <w:rsid w:val="00315AA2"/>
    <w:rsid w:val="0031627C"/>
    <w:rsid w:val="00316551"/>
    <w:rsid w:val="0031665D"/>
    <w:rsid w:val="00316809"/>
    <w:rsid w:val="0031681B"/>
    <w:rsid w:val="0031682C"/>
    <w:rsid w:val="00316DD3"/>
    <w:rsid w:val="00316EC8"/>
    <w:rsid w:val="00316F94"/>
    <w:rsid w:val="003177C4"/>
    <w:rsid w:val="00317B01"/>
    <w:rsid w:val="00317BE5"/>
    <w:rsid w:val="00320013"/>
    <w:rsid w:val="0032024A"/>
    <w:rsid w:val="0032081C"/>
    <w:rsid w:val="003208EF"/>
    <w:rsid w:val="0032099A"/>
    <w:rsid w:val="00320BBF"/>
    <w:rsid w:val="00321275"/>
    <w:rsid w:val="00321293"/>
    <w:rsid w:val="00321317"/>
    <w:rsid w:val="00321420"/>
    <w:rsid w:val="00321634"/>
    <w:rsid w:val="0032278D"/>
    <w:rsid w:val="00322899"/>
    <w:rsid w:val="00322C3E"/>
    <w:rsid w:val="00322D35"/>
    <w:rsid w:val="00322FBD"/>
    <w:rsid w:val="003233FE"/>
    <w:rsid w:val="00323427"/>
    <w:rsid w:val="00323589"/>
    <w:rsid w:val="00323778"/>
    <w:rsid w:val="00323E57"/>
    <w:rsid w:val="00324034"/>
    <w:rsid w:val="00324923"/>
    <w:rsid w:val="003249B5"/>
    <w:rsid w:val="00324B6E"/>
    <w:rsid w:val="00325188"/>
    <w:rsid w:val="0032576C"/>
    <w:rsid w:val="00325A0B"/>
    <w:rsid w:val="00325AA3"/>
    <w:rsid w:val="00325BBE"/>
    <w:rsid w:val="00325C9C"/>
    <w:rsid w:val="00325D87"/>
    <w:rsid w:val="0032602B"/>
    <w:rsid w:val="00326413"/>
    <w:rsid w:val="00326C97"/>
    <w:rsid w:val="00326E1B"/>
    <w:rsid w:val="003274C7"/>
    <w:rsid w:val="0032777F"/>
    <w:rsid w:val="00327BFB"/>
    <w:rsid w:val="00327C6E"/>
    <w:rsid w:val="00327F9A"/>
    <w:rsid w:val="0033004D"/>
    <w:rsid w:val="00330248"/>
    <w:rsid w:val="003302A8"/>
    <w:rsid w:val="003302F5"/>
    <w:rsid w:val="00330330"/>
    <w:rsid w:val="00330487"/>
    <w:rsid w:val="0033048C"/>
    <w:rsid w:val="0033052D"/>
    <w:rsid w:val="00330664"/>
    <w:rsid w:val="00330716"/>
    <w:rsid w:val="00330D4B"/>
    <w:rsid w:val="00331263"/>
    <w:rsid w:val="003315DE"/>
    <w:rsid w:val="00331F62"/>
    <w:rsid w:val="003324C5"/>
    <w:rsid w:val="00332A22"/>
    <w:rsid w:val="00332FC3"/>
    <w:rsid w:val="00333143"/>
    <w:rsid w:val="00333272"/>
    <w:rsid w:val="00333CBB"/>
    <w:rsid w:val="00334548"/>
    <w:rsid w:val="003346B1"/>
    <w:rsid w:val="003348DD"/>
    <w:rsid w:val="00334F17"/>
    <w:rsid w:val="0033529F"/>
    <w:rsid w:val="00335526"/>
    <w:rsid w:val="003360DC"/>
    <w:rsid w:val="003368B5"/>
    <w:rsid w:val="0033695B"/>
    <w:rsid w:val="00336B4E"/>
    <w:rsid w:val="00336ED5"/>
    <w:rsid w:val="00337325"/>
    <w:rsid w:val="003375DD"/>
    <w:rsid w:val="00337A57"/>
    <w:rsid w:val="00337BF7"/>
    <w:rsid w:val="00340054"/>
    <w:rsid w:val="003402CB"/>
    <w:rsid w:val="00340404"/>
    <w:rsid w:val="0034048E"/>
    <w:rsid w:val="0034050D"/>
    <w:rsid w:val="00340616"/>
    <w:rsid w:val="003406A6"/>
    <w:rsid w:val="003406BE"/>
    <w:rsid w:val="00340AF7"/>
    <w:rsid w:val="0034118F"/>
    <w:rsid w:val="003415C6"/>
    <w:rsid w:val="00341C4B"/>
    <w:rsid w:val="00341CF7"/>
    <w:rsid w:val="00341DC3"/>
    <w:rsid w:val="00341F1F"/>
    <w:rsid w:val="003422F6"/>
    <w:rsid w:val="0034272E"/>
    <w:rsid w:val="00342E39"/>
    <w:rsid w:val="003433A5"/>
    <w:rsid w:val="00343589"/>
    <w:rsid w:val="003437B8"/>
    <w:rsid w:val="00343D35"/>
    <w:rsid w:val="00343DF4"/>
    <w:rsid w:val="00343F2A"/>
    <w:rsid w:val="0034446C"/>
    <w:rsid w:val="0034480D"/>
    <w:rsid w:val="00344A5E"/>
    <w:rsid w:val="00344C04"/>
    <w:rsid w:val="00344C46"/>
    <w:rsid w:val="00344CBA"/>
    <w:rsid w:val="00344DAD"/>
    <w:rsid w:val="00344E9C"/>
    <w:rsid w:val="00345073"/>
    <w:rsid w:val="003456F7"/>
    <w:rsid w:val="00345A4E"/>
    <w:rsid w:val="00345B0A"/>
    <w:rsid w:val="00345B3F"/>
    <w:rsid w:val="00345CA5"/>
    <w:rsid w:val="00345CCA"/>
    <w:rsid w:val="00346E9C"/>
    <w:rsid w:val="0034735E"/>
    <w:rsid w:val="00347428"/>
    <w:rsid w:val="00347590"/>
    <w:rsid w:val="00347640"/>
    <w:rsid w:val="0034780F"/>
    <w:rsid w:val="00347F23"/>
    <w:rsid w:val="00350234"/>
    <w:rsid w:val="00350446"/>
    <w:rsid w:val="00350463"/>
    <w:rsid w:val="003505C7"/>
    <w:rsid w:val="00350962"/>
    <w:rsid w:val="00350B5D"/>
    <w:rsid w:val="00350B7B"/>
    <w:rsid w:val="00350C79"/>
    <w:rsid w:val="0035184E"/>
    <w:rsid w:val="003518F0"/>
    <w:rsid w:val="003519F2"/>
    <w:rsid w:val="00351A14"/>
    <w:rsid w:val="00351BA5"/>
    <w:rsid w:val="00351E50"/>
    <w:rsid w:val="00352165"/>
    <w:rsid w:val="003523F7"/>
    <w:rsid w:val="00352883"/>
    <w:rsid w:val="003529DC"/>
    <w:rsid w:val="00353331"/>
    <w:rsid w:val="003533C2"/>
    <w:rsid w:val="00353400"/>
    <w:rsid w:val="00353418"/>
    <w:rsid w:val="0035353F"/>
    <w:rsid w:val="003538ED"/>
    <w:rsid w:val="00353A96"/>
    <w:rsid w:val="00353E3B"/>
    <w:rsid w:val="00353F8B"/>
    <w:rsid w:val="00354089"/>
    <w:rsid w:val="003542D9"/>
    <w:rsid w:val="00354589"/>
    <w:rsid w:val="0035458F"/>
    <w:rsid w:val="0035474B"/>
    <w:rsid w:val="0035487A"/>
    <w:rsid w:val="00354985"/>
    <w:rsid w:val="0035514E"/>
    <w:rsid w:val="00355251"/>
    <w:rsid w:val="00355559"/>
    <w:rsid w:val="0035591C"/>
    <w:rsid w:val="00356028"/>
    <w:rsid w:val="0035632A"/>
    <w:rsid w:val="003564A2"/>
    <w:rsid w:val="003566C1"/>
    <w:rsid w:val="00356B84"/>
    <w:rsid w:val="00356D40"/>
    <w:rsid w:val="00356F4E"/>
    <w:rsid w:val="00356F53"/>
    <w:rsid w:val="00356F57"/>
    <w:rsid w:val="00356FB2"/>
    <w:rsid w:val="00357159"/>
    <w:rsid w:val="00357815"/>
    <w:rsid w:val="00357AB7"/>
    <w:rsid w:val="00357F7E"/>
    <w:rsid w:val="00360201"/>
    <w:rsid w:val="00360AA2"/>
    <w:rsid w:val="00360AE3"/>
    <w:rsid w:val="00360E4D"/>
    <w:rsid w:val="00360EB4"/>
    <w:rsid w:val="00361029"/>
    <w:rsid w:val="00361597"/>
    <w:rsid w:val="003615C8"/>
    <w:rsid w:val="0036170C"/>
    <w:rsid w:val="003617EF"/>
    <w:rsid w:val="00361CF5"/>
    <w:rsid w:val="00361D56"/>
    <w:rsid w:val="00361F32"/>
    <w:rsid w:val="003623F0"/>
    <w:rsid w:val="0036241F"/>
    <w:rsid w:val="00362480"/>
    <w:rsid w:val="0036268D"/>
    <w:rsid w:val="0036283F"/>
    <w:rsid w:val="00362F3A"/>
    <w:rsid w:val="00363082"/>
    <w:rsid w:val="003638A9"/>
    <w:rsid w:val="003639C3"/>
    <w:rsid w:val="00363A6B"/>
    <w:rsid w:val="00363A6F"/>
    <w:rsid w:val="00363FD5"/>
    <w:rsid w:val="00364169"/>
    <w:rsid w:val="003642D9"/>
    <w:rsid w:val="0036430B"/>
    <w:rsid w:val="003644A9"/>
    <w:rsid w:val="003648D3"/>
    <w:rsid w:val="00364955"/>
    <w:rsid w:val="00364AE8"/>
    <w:rsid w:val="00365089"/>
    <w:rsid w:val="003650A5"/>
    <w:rsid w:val="003654E5"/>
    <w:rsid w:val="0036560E"/>
    <w:rsid w:val="00365675"/>
    <w:rsid w:val="00365995"/>
    <w:rsid w:val="00365B00"/>
    <w:rsid w:val="003664CB"/>
    <w:rsid w:val="00366DC2"/>
    <w:rsid w:val="00366E2A"/>
    <w:rsid w:val="0036707F"/>
    <w:rsid w:val="003675F2"/>
    <w:rsid w:val="003675FD"/>
    <w:rsid w:val="0036779C"/>
    <w:rsid w:val="00367A7D"/>
    <w:rsid w:val="00367A88"/>
    <w:rsid w:val="00367C04"/>
    <w:rsid w:val="00367E15"/>
    <w:rsid w:val="00370197"/>
    <w:rsid w:val="003703BB"/>
    <w:rsid w:val="00370C6E"/>
    <w:rsid w:val="00370F59"/>
    <w:rsid w:val="00371207"/>
    <w:rsid w:val="00371377"/>
    <w:rsid w:val="00371AD0"/>
    <w:rsid w:val="00371B23"/>
    <w:rsid w:val="00371BBF"/>
    <w:rsid w:val="00371F71"/>
    <w:rsid w:val="00371FFC"/>
    <w:rsid w:val="003725D4"/>
    <w:rsid w:val="0037312B"/>
    <w:rsid w:val="0037314C"/>
    <w:rsid w:val="0037318D"/>
    <w:rsid w:val="0037349E"/>
    <w:rsid w:val="003734C5"/>
    <w:rsid w:val="00373599"/>
    <w:rsid w:val="00373903"/>
    <w:rsid w:val="00373C0D"/>
    <w:rsid w:val="00373D88"/>
    <w:rsid w:val="00374566"/>
    <w:rsid w:val="0037470A"/>
    <w:rsid w:val="00374775"/>
    <w:rsid w:val="00374ACC"/>
    <w:rsid w:val="00374B09"/>
    <w:rsid w:val="00374EA6"/>
    <w:rsid w:val="0037524E"/>
    <w:rsid w:val="003756CF"/>
    <w:rsid w:val="003756EA"/>
    <w:rsid w:val="003759D6"/>
    <w:rsid w:val="00375D5B"/>
    <w:rsid w:val="00375F68"/>
    <w:rsid w:val="00376027"/>
    <w:rsid w:val="00376067"/>
    <w:rsid w:val="0037610F"/>
    <w:rsid w:val="00376FC3"/>
    <w:rsid w:val="00376FFC"/>
    <w:rsid w:val="00377178"/>
    <w:rsid w:val="003773DA"/>
    <w:rsid w:val="0037789D"/>
    <w:rsid w:val="00377EAC"/>
    <w:rsid w:val="00380152"/>
    <w:rsid w:val="00381528"/>
    <w:rsid w:val="003815DD"/>
    <w:rsid w:val="0038186B"/>
    <w:rsid w:val="00381CEF"/>
    <w:rsid w:val="00381E15"/>
    <w:rsid w:val="003824B1"/>
    <w:rsid w:val="003826CA"/>
    <w:rsid w:val="003827F7"/>
    <w:rsid w:val="00382C31"/>
    <w:rsid w:val="00382D8E"/>
    <w:rsid w:val="00383056"/>
    <w:rsid w:val="0038309A"/>
    <w:rsid w:val="003831F2"/>
    <w:rsid w:val="0038375D"/>
    <w:rsid w:val="00383B6F"/>
    <w:rsid w:val="00384103"/>
    <w:rsid w:val="003844E3"/>
    <w:rsid w:val="00384C63"/>
    <w:rsid w:val="003850DE"/>
    <w:rsid w:val="00385AEE"/>
    <w:rsid w:val="00386AB3"/>
    <w:rsid w:val="00386EB9"/>
    <w:rsid w:val="003871F9"/>
    <w:rsid w:val="0038759E"/>
    <w:rsid w:val="003875F9"/>
    <w:rsid w:val="00387886"/>
    <w:rsid w:val="0039006A"/>
    <w:rsid w:val="003901F9"/>
    <w:rsid w:val="0039021D"/>
    <w:rsid w:val="00390312"/>
    <w:rsid w:val="00390397"/>
    <w:rsid w:val="0039048E"/>
    <w:rsid w:val="00390778"/>
    <w:rsid w:val="0039090B"/>
    <w:rsid w:val="003911F8"/>
    <w:rsid w:val="003912AD"/>
    <w:rsid w:val="0039138D"/>
    <w:rsid w:val="00391993"/>
    <w:rsid w:val="00391E30"/>
    <w:rsid w:val="00391E34"/>
    <w:rsid w:val="00391E52"/>
    <w:rsid w:val="00392406"/>
    <w:rsid w:val="00392897"/>
    <w:rsid w:val="003930F2"/>
    <w:rsid w:val="003931A8"/>
    <w:rsid w:val="003936DF"/>
    <w:rsid w:val="00393893"/>
    <w:rsid w:val="003938B0"/>
    <w:rsid w:val="00393940"/>
    <w:rsid w:val="00393AEF"/>
    <w:rsid w:val="00393C07"/>
    <w:rsid w:val="00393F56"/>
    <w:rsid w:val="00393FB8"/>
    <w:rsid w:val="00394251"/>
    <w:rsid w:val="00394E41"/>
    <w:rsid w:val="00394EB5"/>
    <w:rsid w:val="003951C6"/>
    <w:rsid w:val="00395576"/>
    <w:rsid w:val="003958BE"/>
    <w:rsid w:val="00395A74"/>
    <w:rsid w:val="00395AE3"/>
    <w:rsid w:val="00395AF4"/>
    <w:rsid w:val="00395D92"/>
    <w:rsid w:val="00395DEA"/>
    <w:rsid w:val="003970C0"/>
    <w:rsid w:val="0039715C"/>
    <w:rsid w:val="003A0C0D"/>
    <w:rsid w:val="003A1212"/>
    <w:rsid w:val="003A12EF"/>
    <w:rsid w:val="003A13E6"/>
    <w:rsid w:val="003A1509"/>
    <w:rsid w:val="003A1BF9"/>
    <w:rsid w:val="003A1CA2"/>
    <w:rsid w:val="003A2412"/>
    <w:rsid w:val="003A2D26"/>
    <w:rsid w:val="003A3573"/>
    <w:rsid w:val="003A37DF"/>
    <w:rsid w:val="003A387F"/>
    <w:rsid w:val="003A39FB"/>
    <w:rsid w:val="003A3AC0"/>
    <w:rsid w:val="003A3CA8"/>
    <w:rsid w:val="003A42C6"/>
    <w:rsid w:val="003A431F"/>
    <w:rsid w:val="003A470C"/>
    <w:rsid w:val="003A49B2"/>
    <w:rsid w:val="003A4B2D"/>
    <w:rsid w:val="003A4DB4"/>
    <w:rsid w:val="003A4FD6"/>
    <w:rsid w:val="003A5621"/>
    <w:rsid w:val="003A56FF"/>
    <w:rsid w:val="003A5732"/>
    <w:rsid w:val="003A583B"/>
    <w:rsid w:val="003A59D5"/>
    <w:rsid w:val="003A5AD0"/>
    <w:rsid w:val="003A5DED"/>
    <w:rsid w:val="003A5EA6"/>
    <w:rsid w:val="003A661D"/>
    <w:rsid w:val="003A746B"/>
    <w:rsid w:val="003A76E3"/>
    <w:rsid w:val="003A77F5"/>
    <w:rsid w:val="003A7901"/>
    <w:rsid w:val="003A7B6F"/>
    <w:rsid w:val="003B0796"/>
    <w:rsid w:val="003B0902"/>
    <w:rsid w:val="003B093E"/>
    <w:rsid w:val="003B0F57"/>
    <w:rsid w:val="003B1107"/>
    <w:rsid w:val="003B1256"/>
    <w:rsid w:val="003B1A45"/>
    <w:rsid w:val="003B1BE4"/>
    <w:rsid w:val="003B1EEA"/>
    <w:rsid w:val="003B20BD"/>
    <w:rsid w:val="003B234F"/>
    <w:rsid w:val="003B2476"/>
    <w:rsid w:val="003B2DC6"/>
    <w:rsid w:val="003B2DDC"/>
    <w:rsid w:val="003B2EEB"/>
    <w:rsid w:val="003B394E"/>
    <w:rsid w:val="003B39B3"/>
    <w:rsid w:val="003B3AAD"/>
    <w:rsid w:val="003B3EC4"/>
    <w:rsid w:val="003B3F9E"/>
    <w:rsid w:val="003B4431"/>
    <w:rsid w:val="003B4C64"/>
    <w:rsid w:val="003B5025"/>
    <w:rsid w:val="003B50E6"/>
    <w:rsid w:val="003B527D"/>
    <w:rsid w:val="003B57DA"/>
    <w:rsid w:val="003B5B7D"/>
    <w:rsid w:val="003B63E8"/>
    <w:rsid w:val="003B6414"/>
    <w:rsid w:val="003B643F"/>
    <w:rsid w:val="003B64E4"/>
    <w:rsid w:val="003B68D7"/>
    <w:rsid w:val="003B6A29"/>
    <w:rsid w:val="003B6AE1"/>
    <w:rsid w:val="003B6AF7"/>
    <w:rsid w:val="003B6BA0"/>
    <w:rsid w:val="003B6D3F"/>
    <w:rsid w:val="003B6DBB"/>
    <w:rsid w:val="003B715B"/>
    <w:rsid w:val="003B72FB"/>
    <w:rsid w:val="003B73DC"/>
    <w:rsid w:val="003B7454"/>
    <w:rsid w:val="003B761C"/>
    <w:rsid w:val="003B7860"/>
    <w:rsid w:val="003B7A2E"/>
    <w:rsid w:val="003B7D83"/>
    <w:rsid w:val="003B7E7D"/>
    <w:rsid w:val="003B7F23"/>
    <w:rsid w:val="003C030A"/>
    <w:rsid w:val="003C06A4"/>
    <w:rsid w:val="003C06E8"/>
    <w:rsid w:val="003C0D13"/>
    <w:rsid w:val="003C0E4A"/>
    <w:rsid w:val="003C10D7"/>
    <w:rsid w:val="003C10F7"/>
    <w:rsid w:val="003C11EB"/>
    <w:rsid w:val="003C1244"/>
    <w:rsid w:val="003C1454"/>
    <w:rsid w:val="003C152A"/>
    <w:rsid w:val="003C1815"/>
    <w:rsid w:val="003C186D"/>
    <w:rsid w:val="003C1C9B"/>
    <w:rsid w:val="003C1DFD"/>
    <w:rsid w:val="003C2548"/>
    <w:rsid w:val="003C2985"/>
    <w:rsid w:val="003C2A60"/>
    <w:rsid w:val="003C2B49"/>
    <w:rsid w:val="003C2F1E"/>
    <w:rsid w:val="003C306A"/>
    <w:rsid w:val="003C32B5"/>
    <w:rsid w:val="003C330B"/>
    <w:rsid w:val="003C3F5F"/>
    <w:rsid w:val="003C44D8"/>
    <w:rsid w:val="003C4602"/>
    <w:rsid w:val="003C464C"/>
    <w:rsid w:val="003C47FF"/>
    <w:rsid w:val="003C48D7"/>
    <w:rsid w:val="003C4B1D"/>
    <w:rsid w:val="003C5257"/>
    <w:rsid w:val="003C57A5"/>
    <w:rsid w:val="003C5BF7"/>
    <w:rsid w:val="003C655A"/>
    <w:rsid w:val="003C6849"/>
    <w:rsid w:val="003C6C05"/>
    <w:rsid w:val="003C6C9B"/>
    <w:rsid w:val="003C76CE"/>
    <w:rsid w:val="003C7AA2"/>
    <w:rsid w:val="003C7B62"/>
    <w:rsid w:val="003C7CA5"/>
    <w:rsid w:val="003D043E"/>
    <w:rsid w:val="003D0478"/>
    <w:rsid w:val="003D0B76"/>
    <w:rsid w:val="003D0EA6"/>
    <w:rsid w:val="003D1331"/>
    <w:rsid w:val="003D1370"/>
    <w:rsid w:val="003D186C"/>
    <w:rsid w:val="003D190F"/>
    <w:rsid w:val="003D20E7"/>
    <w:rsid w:val="003D22D2"/>
    <w:rsid w:val="003D27BE"/>
    <w:rsid w:val="003D292A"/>
    <w:rsid w:val="003D2B49"/>
    <w:rsid w:val="003D2E3C"/>
    <w:rsid w:val="003D33A9"/>
    <w:rsid w:val="003D38C0"/>
    <w:rsid w:val="003D3995"/>
    <w:rsid w:val="003D41D8"/>
    <w:rsid w:val="003D42D1"/>
    <w:rsid w:val="003D4786"/>
    <w:rsid w:val="003D4B14"/>
    <w:rsid w:val="003D4EE9"/>
    <w:rsid w:val="003D4F20"/>
    <w:rsid w:val="003D5061"/>
    <w:rsid w:val="003D5CF8"/>
    <w:rsid w:val="003D628E"/>
    <w:rsid w:val="003D6604"/>
    <w:rsid w:val="003D677F"/>
    <w:rsid w:val="003D7013"/>
    <w:rsid w:val="003D70CB"/>
    <w:rsid w:val="003D71BB"/>
    <w:rsid w:val="003E004E"/>
    <w:rsid w:val="003E0D53"/>
    <w:rsid w:val="003E0D61"/>
    <w:rsid w:val="003E0DD0"/>
    <w:rsid w:val="003E13FC"/>
    <w:rsid w:val="003E1AB8"/>
    <w:rsid w:val="003E1D84"/>
    <w:rsid w:val="003E1DD5"/>
    <w:rsid w:val="003E203A"/>
    <w:rsid w:val="003E20A9"/>
    <w:rsid w:val="003E23DF"/>
    <w:rsid w:val="003E24DF"/>
    <w:rsid w:val="003E2BFB"/>
    <w:rsid w:val="003E2CDF"/>
    <w:rsid w:val="003E2F4F"/>
    <w:rsid w:val="003E3685"/>
    <w:rsid w:val="003E39C6"/>
    <w:rsid w:val="003E3E65"/>
    <w:rsid w:val="003E4C25"/>
    <w:rsid w:val="003E4EBE"/>
    <w:rsid w:val="003E56BC"/>
    <w:rsid w:val="003E578A"/>
    <w:rsid w:val="003E5982"/>
    <w:rsid w:val="003E5C38"/>
    <w:rsid w:val="003E6080"/>
    <w:rsid w:val="003E6A34"/>
    <w:rsid w:val="003E6A9A"/>
    <w:rsid w:val="003E6C57"/>
    <w:rsid w:val="003E7121"/>
    <w:rsid w:val="003E74CA"/>
    <w:rsid w:val="003E77D9"/>
    <w:rsid w:val="003E7A14"/>
    <w:rsid w:val="003E7BE1"/>
    <w:rsid w:val="003F0031"/>
    <w:rsid w:val="003F03BB"/>
    <w:rsid w:val="003F047F"/>
    <w:rsid w:val="003F06F1"/>
    <w:rsid w:val="003F0A9C"/>
    <w:rsid w:val="003F0FFD"/>
    <w:rsid w:val="003F1206"/>
    <w:rsid w:val="003F170E"/>
    <w:rsid w:val="003F196D"/>
    <w:rsid w:val="003F1D1D"/>
    <w:rsid w:val="003F2045"/>
    <w:rsid w:val="003F29D8"/>
    <w:rsid w:val="003F2AB0"/>
    <w:rsid w:val="003F32BB"/>
    <w:rsid w:val="003F36E4"/>
    <w:rsid w:val="003F3983"/>
    <w:rsid w:val="003F3A01"/>
    <w:rsid w:val="003F3F71"/>
    <w:rsid w:val="003F4318"/>
    <w:rsid w:val="003F4B27"/>
    <w:rsid w:val="003F4CE8"/>
    <w:rsid w:val="003F4DBC"/>
    <w:rsid w:val="003F4F57"/>
    <w:rsid w:val="003F4FF1"/>
    <w:rsid w:val="003F51E9"/>
    <w:rsid w:val="003F5381"/>
    <w:rsid w:val="003F59FC"/>
    <w:rsid w:val="003F6181"/>
    <w:rsid w:val="003F62AA"/>
    <w:rsid w:val="003F632F"/>
    <w:rsid w:val="003F65E0"/>
    <w:rsid w:val="003F71DD"/>
    <w:rsid w:val="003F74F1"/>
    <w:rsid w:val="003F7716"/>
    <w:rsid w:val="003F7755"/>
    <w:rsid w:val="003F788D"/>
    <w:rsid w:val="003F78F0"/>
    <w:rsid w:val="003F7F0B"/>
    <w:rsid w:val="004003E8"/>
    <w:rsid w:val="00400406"/>
    <w:rsid w:val="00400A88"/>
    <w:rsid w:val="00400D65"/>
    <w:rsid w:val="00400E7A"/>
    <w:rsid w:val="004016E8"/>
    <w:rsid w:val="00401AA6"/>
    <w:rsid w:val="00402348"/>
    <w:rsid w:val="00402442"/>
    <w:rsid w:val="00402572"/>
    <w:rsid w:val="00402DCE"/>
    <w:rsid w:val="004030D6"/>
    <w:rsid w:val="004031E9"/>
    <w:rsid w:val="00403327"/>
    <w:rsid w:val="00403798"/>
    <w:rsid w:val="004039D5"/>
    <w:rsid w:val="00403D87"/>
    <w:rsid w:val="0040434C"/>
    <w:rsid w:val="0040436D"/>
    <w:rsid w:val="00404470"/>
    <w:rsid w:val="0040462F"/>
    <w:rsid w:val="00404CB5"/>
    <w:rsid w:val="00404F0C"/>
    <w:rsid w:val="00405032"/>
    <w:rsid w:val="004055CE"/>
    <w:rsid w:val="0040582B"/>
    <w:rsid w:val="00405A03"/>
    <w:rsid w:val="00406147"/>
    <w:rsid w:val="004062FF"/>
    <w:rsid w:val="0040653C"/>
    <w:rsid w:val="004066CB"/>
    <w:rsid w:val="00406935"/>
    <w:rsid w:val="00406C01"/>
    <w:rsid w:val="00406D9B"/>
    <w:rsid w:val="00406F39"/>
    <w:rsid w:val="004070EB"/>
    <w:rsid w:val="00407216"/>
    <w:rsid w:val="004075F2"/>
    <w:rsid w:val="004075FE"/>
    <w:rsid w:val="00407706"/>
    <w:rsid w:val="00407767"/>
    <w:rsid w:val="00407882"/>
    <w:rsid w:val="00407942"/>
    <w:rsid w:val="004079FD"/>
    <w:rsid w:val="00407B81"/>
    <w:rsid w:val="00407CC4"/>
    <w:rsid w:val="00407FCF"/>
    <w:rsid w:val="004100CD"/>
    <w:rsid w:val="0041059B"/>
    <w:rsid w:val="00410927"/>
    <w:rsid w:val="00410BF8"/>
    <w:rsid w:val="00410FFF"/>
    <w:rsid w:val="00411407"/>
    <w:rsid w:val="00411527"/>
    <w:rsid w:val="004118E6"/>
    <w:rsid w:val="00411B02"/>
    <w:rsid w:val="004120DA"/>
    <w:rsid w:val="004125E4"/>
    <w:rsid w:val="004128A4"/>
    <w:rsid w:val="00412960"/>
    <w:rsid w:val="00412AB7"/>
    <w:rsid w:val="00412E5C"/>
    <w:rsid w:val="00412F48"/>
    <w:rsid w:val="0041323B"/>
    <w:rsid w:val="004133E5"/>
    <w:rsid w:val="004133F4"/>
    <w:rsid w:val="0041343C"/>
    <w:rsid w:val="00413554"/>
    <w:rsid w:val="0041358F"/>
    <w:rsid w:val="00413A13"/>
    <w:rsid w:val="00413E32"/>
    <w:rsid w:val="00413F81"/>
    <w:rsid w:val="00414166"/>
    <w:rsid w:val="00414B8F"/>
    <w:rsid w:val="00414C68"/>
    <w:rsid w:val="00414FC6"/>
    <w:rsid w:val="00415038"/>
    <w:rsid w:val="004157EA"/>
    <w:rsid w:val="00415B3B"/>
    <w:rsid w:val="00416550"/>
    <w:rsid w:val="004167AD"/>
    <w:rsid w:val="00416A7F"/>
    <w:rsid w:val="00416DC3"/>
    <w:rsid w:val="004170B8"/>
    <w:rsid w:val="004176FA"/>
    <w:rsid w:val="00417EEC"/>
    <w:rsid w:val="004204DC"/>
    <w:rsid w:val="00420737"/>
    <w:rsid w:val="00420812"/>
    <w:rsid w:val="00420A23"/>
    <w:rsid w:val="00420B7B"/>
    <w:rsid w:val="00420D03"/>
    <w:rsid w:val="00421273"/>
    <w:rsid w:val="0042189C"/>
    <w:rsid w:val="00421BF1"/>
    <w:rsid w:val="00421F02"/>
    <w:rsid w:val="004226E0"/>
    <w:rsid w:val="00422889"/>
    <w:rsid w:val="0042291B"/>
    <w:rsid w:val="00422A4E"/>
    <w:rsid w:val="004230A8"/>
    <w:rsid w:val="00423513"/>
    <w:rsid w:val="00424615"/>
    <w:rsid w:val="00424655"/>
    <w:rsid w:val="00424681"/>
    <w:rsid w:val="00424F50"/>
    <w:rsid w:val="0042545D"/>
    <w:rsid w:val="00425AED"/>
    <w:rsid w:val="004264F4"/>
    <w:rsid w:val="0042674F"/>
    <w:rsid w:val="004269D1"/>
    <w:rsid w:val="00426A3D"/>
    <w:rsid w:val="00426F28"/>
    <w:rsid w:val="00427423"/>
    <w:rsid w:val="00427A61"/>
    <w:rsid w:val="00430014"/>
    <w:rsid w:val="004300D4"/>
    <w:rsid w:val="00430198"/>
    <w:rsid w:val="004301A2"/>
    <w:rsid w:val="00430572"/>
    <w:rsid w:val="004306AF"/>
    <w:rsid w:val="004306D5"/>
    <w:rsid w:val="0043079F"/>
    <w:rsid w:val="004309E3"/>
    <w:rsid w:val="00430AB3"/>
    <w:rsid w:val="00430DCC"/>
    <w:rsid w:val="004316FE"/>
    <w:rsid w:val="0043173C"/>
    <w:rsid w:val="0043176B"/>
    <w:rsid w:val="00431830"/>
    <w:rsid w:val="00431EB4"/>
    <w:rsid w:val="00431F20"/>
    <w:rsid w:val="00432882"/>
    <w:rsid w:val="0043331F"/>
    <w:rsid w:val="0043340A"/>
    <w:rsid w:val="00433530"/>
    <w:rsid w:val="00433C91"/>
    <w:rsid w:val="00433F1F"/>
    <w:rsid w:val="004340A3"/>
    <w:rsid w:val="00434116"/>
    <w:rsid w:val="00434249"/>
    <w:rsid w:val="00434583"/>
    <w:rsid w:val="00434E37"/>
    <w:rsid w:val="00435086"/>
    <w:rsid w:val="004350AA"/>
    <w:rsid w:val="00435599"/>
    <w:rsid w:val="0043569C"/>
    <w:rsid w:val="0043584D"/>
    <w:rsid w:val="0043592D"/>
    <w:rsid w:val="00435A02"/>
    <w:rsid w:val="00435CFA"/>
    <w:rsid w:val="0043616F"/>
    <w:rsid w:val="0043627E"/>
    <w:rsid w:val="0043652C"/>
    <w:rsid w:val="0043686E"/>
    <w:rsid w:val="00437355"/>
    <w:rsid w:val="00437D17"/>
    <w:rsid w:val="00437DD3"/>
    <w:rsid w:val="00437EA4"/>
    <w:rsid w:val="00440398"/>
    <w:rsid w:val="004404BF"/>
    <w:rsid w:val="00440CE1"/>
    <w:rsid w:val="00440E25"/>
    <w:rsid w:val="004411E5"/>
    <w:rsid w:val="004413F6"/>
    <w:rsid w:val="00441430"/>
    <w:rsid w:val="0044176F"/>
    <w:rsid w:val="00441783"/>
    <w:rsid w:val="00441890"/>
    <w:rsid w:val="004418DE"/>
    <w:rsid w:val="00441C77"/>
    <w:rsid w:val="00441EAE"/>
    <w:rsid w:val="00441F58"/>
    <w:rsid w:val="00442609"/>
    <w:rsid w:val="00442623"/>
    <w:rsid w:val="004429AE"/>
    <w:rsid w:val="00442D42"/>
    <w:rsid w:val="00442DC4"/>
    <w:rsid w:val="004430DC"/>
    <w:rsid w:val="0044324B"/>
    <w:rsid w:val="004433CC"/>
    <w:rsid w:val="004438FF"/>
    <w:rsid w:val="00443CAB"/>
    <w:rsid w:val="0044414A"/>
    <w:rsid w:val="004447D3"/>
    <w:rsid w:val="00444A1A"/>
    <w:rsid w:val="00444C93"/>
    <w:rsid w:val="0044509E"/>
    <w:rsid w:val="004453CF"/>
    <w:rsid w:val="0044564B"/>
    <w:rsid w:val="00445682"/>
    <w:rsid w:val="0044585A"/>
    <w:rsid w:val="00445AA8"/>
    <w:rsid w:val="00445BEA"/>
    <w:rsid w:val="00446026"/>
    <w:rsid w:val="004462CA"/>
    <w:rsid w:val="004475DD"/>
    <w:rsid w:val="004475E4"/>
    <w:rsid w:val="0044761D"/>
    <w:rsid w:val="00447B6D"/>
    <w:rsid w:val="00447C49"/>
    <w:rsid w:val="00450009"/>
    <w:rsid w:val="00450377"/>
    <w:rsid w:val="00450746"/>
    <w:rsid w:val="004509D5"/>
    <w:rsid w:val="00451309"/>
    <w:rsid w:val="004515DA"/>
    <w:rsid w:val="00451BD6"/>
    <w:rsid w:val="00451D2B"/>
    <w:rsid w:val="00451D57"/>
    <w:rsid w:val="00452269"/>
    <w:rsid w:val="00452544"/>
    <w:rsid w:val="004527BE"/>
    <w:rsid w:val="0045285E"/>
    <w:rsid w:val="004530E1"/>
    <w:rsid w:val="004531B7"/>
    <w:rsid w:val="0045332E"/>
    <w:rsid w:val="00453525"/>
    <w:rsid w:val="00453805"/>
    <w:rsid w:val="00453839"/>
    <w:rsid w:val="004541F0"/>
    <w:rsid w:val="0045422F"/>
    <w:rsid w:val="004543D0"/>
    <w:rsid w:val="00454F25"/>
    <w:rsid w:val="004556BD"/>
    <w:rsid w:val="0045582F"/>
    <w:rsid w:val="0045586F"/>
    <w:rsid w:val="0045596C"/>
    <w:rsid w:val="00455BB2"/>
    <w:rsid w:val="00456CD5"/>
    <w:rsid w:val="00457123"/>
    <w:rsid w:val="0045752C"/>
    <w:rsid w:val="0045780F"/>
    <w:rsid w:val="004578B7"/>
    <w:rsid w:val="004579A2"/>
    <w:rsid w:val="00457B88"/>
    <w:rsid w:val="0046001E"/>
    <w:rsid w:val="004602E5"/>
    <w:rsid w:val="004607CC"/>
    <w:rsid w:val="00460BBC"/>
    <w:rsid w:val="00460C38"/>
    <w:rsid w:val="0046104C"/>
    <w:rsid w:val="00461109"/>
    <w:rsid w:val="004612F3"/>
    <w:rsid w:val="004616FD"/>
    <w:rsid w:val="0046176E"/>
    <w:rsid w:val="00461C8D"/>
    <w:rsid w:val="00461DE4"/>
    <w:rsid w:val="00461F0F"/>
    <w:rsid w:val="004624F1"/>
    <w:rsid w:val="0046253A"/>
    <w:rsid w:val="0046272F"/>
    <w:rsid w:val="004627D2"/>
    <w:rsid w:val="00462918"/>
    <w:rsid w:val="004629C0"/>
    <w:rsid w:val="00462ECD"/>
    <w:rsid w:val="004631EE"/>
    <w:rsid w:val="0046323C"/>
    <w:rsid w:val="00463387"/>
    <w:rsid w:val="004635DD"/>
    <w:rsid w:val="004636C5"/>
    <w:rsid w:val="0046398E"/>
    <w:rsid w:val="00463F33"/>
    <w:rsid w:val="00464036"/>
    <w:rsid w:val="00464A68"/>
    <w:rsid w:val="00464B5D"/>
    <w:rsid w:val="00464C58"/>
    <w:rsid w:val="00464E4C"/>
    <w:rsid w:val="004651D8"/>
    <w:rsid w:val="0046554E"/>
    <w:rsid w:val="00465A44"/>
    <w:rsid w:val="00465BDC"/>
    <w:rsid w:val="00465C9A"/>
    <w:rsid w:val="00465D0D"/>
    <w:rsid w:val="00466183"/>
    <w:rsid w:val="004662DB"/>
    <w:rsid w:val="00466A08"/>
    <w:rsid w:val="00466AE7"/>
    <w:rsid w:val="00466EF3"/>
    <w:rsid w:val="004671B2"/>
    <w:rsid w:val="00467331"/>
    <w:rsid w:val="0046759B"/>
    <w:rsid w:val="00467F29"/>
    <w:rsid w:val="004702AD"/>
    <w:rsid w:val="004704C7"/>
    <w:rsid w:val="00470815"/>
    <w:rsid w:val="0047097A"/>
    <w:rsid w:val="00470FC0"/>
    <w:rsid w:val="0047174C"/>
    <w:rsid w:val="00471B0C"/>
    <w:rsid w:val="00471D61"/>
    <w:rsid w:val="0047204A"/>
    <w:rsid w:val="00472289"/>
    <w:rsid w:val="00472564"/>
    <w:rsid w:val="004725A6"/>
    <w:rsid w:val="004725F1"/>
    <w:rsid w:val="004725FE"/>
    <w:rsid w:val="004728FE"/>
    <w:rsid w:val="00472D4F"/>
    <w:rsid w:val="00472E16"/>
    <w:rsid w:val="00472F78"/>
    <w:rsid w:val="004730B2"/>
    <w:rsid w:val="004731D8"/>
    <w:rsid w:val="004735E6"/>
    <w:rsid w:val="004736C7"/>
    <w:rsid w:val="004738C4"/>
    <w:rsid w:val="00473E31"/>
    <w:rsid w:val="00473E35"/>
    <w:rsid w:val="00473F3F"/>
    <w:rsid w:val="0047407A"/>
    <w:rsid w:val="00474590"/>
    <w:rsid w:val="004747E2"/>
    <w:rsid w:val="00474BF3"/>
    <w:rsid w:val="00474D8A"/>
    <w:rsid w:val="0047524F"/>
    <w:rsid w:val="004757A4"/>
    <w:rsid w:val="00475B14"/>
    <w:rsid w:val="00475B67"/>
    <w:rsid w:val="0047639F"/>
    <w:rsid w:val="0047675E"/>
    <w:rsid w:val="004774AA"/>
    <w:rsid w:val="00477721"/>
    <w:rsid w:val="00477DD8"/>
    <w:rsid w:val="0048019F"/>
    <w:rsid w:val="004805B9"/>
    <w:rsid w:val="00480751"/>
    <w:rsid w:val="00480760"/>
    <w:rsid w:val="00480952"/>
    <w:rsid w:val="004813AB"/>
    <w:rsid w:val="00481789"/>
    <w:rsid w:val="00481974"/>
    <w:rsid w:val="00481C62"/>
    <w:rsid w:val="0048200E"/>
    <w:rsid w:val="00482150"/>
    <w:rsid w:val="00482351"/>
    <w:rsid w:val="004824F5"/>
    <w:rsid w:val="00482675"/>
    <w:rsid w:val="004826CF"/>
    <w:rsid w:val="004828BA"/>
    <w:rsid w:val="00482BA7"/>
    <w:rsid w:val="0048358B"/>
    <w:rsid w:val="004837FB"/>
    <w:rsid w:val="004839A8"/>
    <w:rsid w:val="00483D01"/>
    <w:rsid w:val="00484275"/>
    <w:rsid w:val="00484284"/>
    <w:rsid w:val="00484472"/>
    <w:rsid w:val="00484B2F"/>
    <w:rsid w:val="00484B41"/>
    <w:rsid w:val="00484B81"/>
    <w:rsid w:val="00484E3C"/>
    <w:rsid w:val="00485099"/>
    <w:rsid w:val="004853D1"/>
    <w:rsid w:val="00485769"/>
    <w:rsid w:val="0048612D"/>
    <w:rsid w:val="0048628E"/>
    <w:rsid w:val="00486744"/>
    <w:rsid w:val="00486C6E"/>
    <w:rsid w:val="00486E49"/>
    <w:rsid w:val="00486FA8"/>
    <w:rsid w:val="00487002"/>
    <w:rsid w:val="004871A2"/>
    <w:rsid w:val="004873E5"/>
    <w:rsid w:val="0048740B"/>
    <w:rsid w:val="0048755B"/>
    <w:rsid w:val="00487963"/>
    <w:rsid w:val="00487EA5"/>
    <w:rsid w:val="00490082"/>
    <w:rsid w:val="00490496"/>
    <w:rsid w:val="00490661"/>
    <w:rsid w:val="00490834"/>
    <w:rsid w:val="004908B7"/>
    <w:rsid w:val="004909EB"/>
    <w:rsid w:val="00490EA7"/>
    <w:rsid w:val="00491368"/>
    <w:rsid w:val="0049145E"/>
    <w:rsid w:val="004920C0"/>
    <w:rsid w:val="004921DF"/>
    <w:rsid w:val="0049251E"/>
    <w:rsid w:val="00492ACB"/>
    <w:rsid w:val="00492BA0"/>
    <w:rsid w:val="0049331B"/>
    <w:rsid w:val="00493368"/>
    <w:rsid w:val="00493768"/>
    <w:rsid w:val="004938FB"/>
    <w:rsid w:val="00493D9E"/>
    <w:rsid w:val="00494672"/>
    <w:rsid w:val="004948B8"/>
    <w:rsid w:val="00494961"/>
    <w:rsid w:val="004949B5"/>
    <w:rsid w:val="00494A05"/>
    <w:rsid w:val="00494A40"/>
    <w:rsid w:val="00494ACF"/>
    <w:rsid w:val="00495244"/>
    <w:rsid w:val="0049568A"/>
    <w:rsid w:val="00495E6D"/>
    <w:rsid w:val="00495F68"/>
    <w:rsid w:val="00495F8F"/>
    <w:rsid w:val="00495FD2"/>
    <w:rsid w:val="00496261"/>
    <w:rsid w:val="00496491"/>
    <w:rsid w:val="00496952"/>
    <w:rsid w:val="00496990"/>
    <w:rsid w:val="00496A48"/>
    <w:rsid w:val="00496A92"/>
    <w:rsid w:val="00496AA6"/>
    <w:rsid w:val="00496F71"/>
    <w:rsid w:val="00497106"/>
    <w:rsid w:val="004973BB"/>
    <w:rsid w:val="00497464"/>
    <w:rsid w:val="00497F68"/>
    <w:rsid w:val="004A1409"/>
    <w:rsid w:val="004A19BA"/>
    <w:rsid w:val="004A2169"/>
    <w:rsid w:val="004A236D"/>
    <w:rsid w:val="004A28A7"/>
    <w:rsid w:val="004A28C9"/>
    <w:rsid w:val="004A2FCC"/>
    <w:rsid w:val="004A307A"/>
    <w:rsid w:val="004A329C"/>
    <w:rsid w:val="004A33E3"/>
    <w:rsid w:val="004A35F4"/>
    <w:rsid w:val="004A36D9"/>
    <w:rsid w:val="004A3CB4"/>
    <w:rsid w:val="004A3D82"/>
    <w:rsid w:val="004A3E83"/>
    <w:rsid w:val="004A40CC"/>
    <w:rsid w:val="004A4532"/>
    <w:rsid w:val="004A470F"/>
    <w:rsid w:val="004A4743"/>
    <w:rsid w:val="004A48FE"/>
    <w:rsid w:val="004A4BD1"/>
    <w:rsid w:val="004A531D"/>
    <w:rsid w:val="004A54CE"/>
    <w:rsid w:val="004A5687"/>
    <w:rsid w:val="004A5838"/>
    <w:rsid w:val="004A58BB"/>
    <w:rsid w:val="004A58F7"/>
    <w:rsid w:val="004A5B21"/>
    <w:rsid w:val="004A6084"/>
    <w:rsid w:val="004A64BB"/>
    <w:rsid w:val="004A66EC"/>
    <w:rsid w:val="004A6820"/>
    <w:rsid w:val="004A7293"/>
    <w:rsid w:val="004A73E3"/>
    <w:rsid w:val="004A74D6"/>
    <w:rsid w:val="004A79ED"/>
    <w:rsid w:val="004A7FB4"/>
    <w:rsid w:val="004B05B0"/>
    <w:rsid w:val="004B08E1"/>
    <w:rsid w:val="004B0AF5"/>
    <w:rsid w:val="004B0E6A"/>
    <w:rsid w:val="004B128B"/>
    <w:rsid w:val="004B163B"/>
    <w:rsid w:val="004B1B04"/>
    <w:rsid w:val="004B1DD3"/>
    <w:rsid w:val="004B260A"/>
    <w:rsid w:val="004B2B41"/>
    <w:rsid w:val="004B2EC4"/>
    <w:rsid w:val="004B2FC5"/>
    <w:rsid w:val="004B318F"/>
    <w:rsid w:val="004B3661"/>
    <w:rsid w:val="004B36CF"/>
    <w:rsid w:val="004B3A7F"/>
    <w:rsid w:val="004B3DEA"/>
    <w:rsid w:val="004B3E3C"/>
    <w:rsid w:val="004B4211"/>
    <w:rsid w:val="004B4593"/>
    <w:rsid w:val="004B45F9"/>
    <w:rsid w:val="004B46BD"/>
    <w:rsid w:val="004B4828"/>
    <w:rsid w:val="004B4AFA"/>
    <w:rsid w:val="004B5261"/>
    <w:rsid w:val="004B57D1"/>
    <w:rsid w:val="004B5994"/>
    <w:rsid w:val="004B5EAA"/>
    <w:rsid w:val="004B62A0"/>
    <w:rsid w:val="004B69D5"/>
    <w:rsid w:val="004B6C6E"/>
    <w:rsid w:val="004B6D12"/>
    <w:rsid w:val="004B6DD6"/>
    <w:rsid w:val="004B6EF7"/>
    <w:rsid w:val="004B7011"/>
    <w:rsid w:val="004B772B"/>
    <w:rsid w:val="004B792E"/>
    <w:rsid w:val="004B7EE2"/>
    <w:rsid w:val="004C04B4"/>
    <w:rsid w:val="004C0803"/>
    <w:rsid w:val="004C0C03"/>
    <w:rsid w:val="004C1084"/>
    <w:rsid w:val="004C1FC4"/>
    <w:rsid w:val="004C23B7"/>
    <w:rsid w:val="004C26A7"/>
    <w:rsid w:val="004C2B4B"/>
    <w:rsid w:val="004C2DBC"/>
    <w:rsid w:val="004C31A7"/>
    <w:rsid w:val="004C352A"/>
    <w:rsid w:val="004C3692"/>
    <w:rsid w:val="004C3889"/>
    <w:rsid w:val="004C3932"/>
    <w:rsid w:val="004C3C58"/>
    <w:rsid w:val="004C4790"/>
    <w:rsid w:val="004C493D"/>
    <w:rsid w:val="004C4AD9"/>
    <w:rsid w:val="004C4DA6"/>
    <w:rsid w:val="004C4DDC"/>
    <w:rsid w:val="004C4ED0"/>
    <w:rsid w:val="004C4F05"/>
    <w:rsid w:val="004C52BD"/>
    <w:rsid w:val="004C5547"/>
    <w:rsid w:val="004C58A4"/>
    <w:rsid w:val="004C596B"/>
    <w:rsid w:val="004C5A9D"/>
    <w:rsid w:val="004C5CCD"/>
    <w:rsid w:val="004C655B"/>
    <w:rsid w:val="004C6695"/>
    <w:rsid w:val="004C699F"/>
    <w:rsid w:val="004C6E7A"/>
    <w:rsid w:val="004C6E9F"/>
    <w:rsid w:val="004C6F94"/>
    <w:rsid w:val="004C77C3"/>
    <w:rsid w:val="004C7808"/>
    <w:rsid w:val="004C78DE"/>
    <w:rsid w:val="004C7AA0"/>
    <w:rsid w:val="004C7AAD"/>
    <w:rsid w:val="004C7DB5"/>
    <w:rsid w:val="004D0170"/>
    <w:rsid w:val="004D03FE"/>
    <w:rsid w:val="004D098D"/>
    <w:rsid w:val="004D0A97"/>
    <w:rsid w:val="004D0DF4"/>
    <w:rsid w:val="004D1A63"/>
    <w:rsid w:val="004D1B1E"/>
    <w:rsid w:val="004D1EE4"/>
    <w:rsid w:val="004D1F71"/>
    <w:rsid w:val="004D219F"/>
    <w:rsid w:val="004D26F9"/>
    <w:rsid w:val="004D27DD"/>
    <w:rsid w:val="004D2B17"/>
    <w:rsid w:val="004D2BA7"/>
    <w:rsid w:val="004D2D2C"/>
    <w:rsid w:val="004D338C"/>
    <w:rsid w:val="004D35D0"/>
    <w:rsid w:val="004D369F"/>
    <w:rsid w:val="004D3892"/>
    <w:rsid w:val="004D398C"/>
    <w:rsid w:val="004D39B3"/>
    <w:rsid w:val="004D3B9F"/>
    <w:rsid w:val="004D3E48"/>
    <w:rsid w:val="004D3F04"/>
    <w:rsid w:val="004D3F49"/>
    <w:rsid w:val="004D4184"/>
    <w:rsid w:val="004D47E7"/>
    <w:rsid w:val="004D4CD9"/>
    <w:rsid w:val="004D589D"/>
    <w:rsid w:val="004D5E2A"/>
    <w:rsid w:val="004D5E99"/>
    <w:rsid w:val="004D61FE"/>
    <w:rsid w:val="004D6296"/>
    <w:rsid w:val="004D62CF"/>
    <w:rsid w:val="004D6442"/>
    <w:rsid w:val="004D6765"/>
    <w:rsid w:val="004D6795"/>
    <w:rsid w:val="004D68BE"/>
    <w:rsid w:val="004D68E2"/>
    <w:rsid w:val="004D75C0"/>
    <w:rsid w:val="004D763F"/>
    <w:rsid w:val="004D7BE7"/>
    <w:rsid w:val="004D7D95"/>
    <w:rsid w:val="004E084D"/>
    <w:rsid w:val="004E089D"/>
    <w:rsid w:val="004E097D"/>
    <w:rsid w:val="004E0E60"/>
    <w:rsid w:val="004E137E"/>
    <w:rsid w:val="004E13CD"/>
    <w:rsid w:val="004E169C"/>
    <w:rsid w:val="004E17D3"/>
    <w:rsid w:val="004E189E"/>
    <w:rsid w:val="004E193D"/>
    <w:rsid w:val="004E1B33"/>
    <w:rsid w:val="004E1E28"/>
    <w:rsid w:val="004E1EC0"/>
    <w:rsid w:val="004E2188"/>
    <w:rsid w:val="004E24F9"/>
    <w:rsid w:val="004E25B6"/>
    <w:rsid w:val="004E29AD"/>
    <w:rsid w:val="004E2A22"/>
    <w:rsid w:val="004E2A2E"/>
    <w:rsid w:val="004E2D77"/>
    <w:rsid w:val="004E3195"/>
    <w:rsid w:val="004E349B"/>
    <w:rsid w:val="004E3669"/>
    <w:rsid w:val="004E38AF"/>
    <w:rsid w:val="004E3F53"/>
    <w:rsid w:val="004E44A3"/>
    <w:rsid w:val="004E45AF"/>
    <w:rsid w:val="004E46DE"/>
    <w:rsid w:val="004E4A86"/>
    <w:rsid w:val="004E4CA7"/>
    <w:rsid w:val="004E5494"/>
    <w:rsid w:val="004E5657"/>
    <w:rsid w:val="004E5A2C"/>
    <w:rsid w:val="004E5C50"/>
    <w:rsid w:val="004E5CA3"/>
    <w:rsid w:val="004E5CCD"/>
    <w:rsid w:val="004E5D86"/>
    <w:rsid w:val="004E5E76"/>
    <w:rsid w:val="004E608D"/>
    <w:rsid w:val="004E608E"/>
    <w:rsid w:val="004E63D8"/>
    <w:rsid w:val="004E640F"/>
    <w:rsid w:val="004E66A5"/>
    <w:rsid w:val="004E6FF8"/>
    <w:rsid w:val="004E732C"/>
    <w:rsid w:val="004E7485"/>
    <w:rsid w:val="004E7EEB"/>
    <w:rsid w:val="004E7EFF"/>
    <w:rsid w:val="004E7F56"/>
    <w:rsid w:val="004F0035"/>
    <w:rsid w:val="004F01D4"/>
    <w:rsid w:val="004F1196"/>
    <w:rsid w:val="004F12CE"/>
    <w:rsid w:val="004F17AA"/>
    <w:rsid w:val="004F1DDE"/>
    <w:rsid w:val="004F1ED5"/>
    <w:rsid w:val="004F2358"/>
    <w:rsid w:val="004F2539"/>
    <w:rsid w:val="004F28E8"/>
    <w:rsid w:val="004F2A19"/>
    <w:rsid w:val="004F2E7D"/>
    <w:rsid w:val="004F3200"/>
    <w:rsid w:val="004F37B1"/>
    <w:rsid w:val="004F38C0"/>
    <w:rsid w:val="004F39C0"/>
    <w:rsid w:val="004F3B64"/>
    <w:rsid w:val="004F3C5D"/>
    <w:rsid w:val="004F3E38"/>
    <w:rsid w:val="004F3E91"/>
    <w:rsid w:val="004F42CD"/>
    <w:rsid w:val="004F430E"/>
    <w:rsid w:val="004F439D"/>
    <w:rsid w:val="004F48CF"/>
    <w:rsid w:val="004F4E9E"/>
    <w:rsid w:val="004F50B0"/>
    <w:rsid w:val="004F566D"/>
    <w:rsid w:val="004F59BA"/>
    <w:rsid w:val="004F6054"/>
    <w:rsid w:val="004F63D7"/>
    <w:rsid w:val="004F65E2"/>
    <w:rsid w:val="004F66E3"/>
    <w:rsid w:val="004F6934"/>
    <w:rsid w:val="004F6C41"/>
    <w:rsid w:val="004F7255"/>
    <w:rsid w:val="004F7B4E"/>
    <w:rsid w:val="004F7C26"/>
    <w:rsid w:val="00500063"/>
    <w:rsid w:val="005003B6"/>
    <w:rsid w:val="00500675"/>
    <w:rsid w:val="00500737"/>
    <w:rsid w:val="0050098F"/>
    <w:rsid w:val="00500B3C"/>
    <w:rsid w:val="00500C01"/>
    <w:rsid w:val="005010B0"/>
    <w:rsid w:val="005011C6"/>
    <w:rsid w:val="0050152F"/>
    <w:rsid w:val="005019B6"/>
    <w:rsid w:val="00501ABE"/>
    <w:rsid w:val="00501C1F"/>
    <w:rsid w:val="00501E19"/>
    <w:rsid w:val="0050220E"/>
    <w:rsid w:val="00502529"/>
    <w:rsid w:val="005028E9"/>
    <w:rsid w:val="0050298E"/>
    <w:rsid w:val="00502AD1"/>
    <w:rsid w:val="00502CAE"/>
    <w:rsid w:val="00502D94"/>
    <w:rsid w:val="00503002"/>
    <w:rsid w:val="00503649"/>
    <w:rsid w:val="00503872"/>
    <w:rsid w:val="005038EF"/>
    <w:rsid w:val="00503B31"/>
    <w:rsid w:val="00503D81"/>
    <w:rsid w:val="00504230"/>
    <w:rsid w:val="005042E0"/>
    <w:rsid w:val="005044F7"/>
    <w:rsid w:val="00504BFB"/>
    <w:rsid w:val="00504CED"/>
    <w:rsid w:val="00504D80"/>
    <w:rsid w:val="00504E3C"/>
    <w:rsid w:val="005050D1"/>
    <w:rsid w:val="00505151"/>
    <w:rsid w:val="00505210"/>
    <w:rsid w:val="00505868"/>
    <w:rsid w:val="00505C87"/>
    <w:rsid w:val="0050610D"/>
    <w:rsid w:val="005063FB"/>
    <w:rsid w:val="00506509"/>
    <w:rsid w:val="00506762"/>
    <w:rsid w:val="00506B73"/>
    <w:rsid w:val="00507180"/>
    <w:rsid w:val="005071DF"/>
    <w:rsid w:val="00507526"/>
    <w:rsid w:val="005078E6"/>
    <w:rsid w:val="0051006A"/>
    <w:rsid w:val="00510171"/>
    <w:rsid w:val="00510289"/>
    <w:rsid w:val="00510465"/>
    <w:rsid w:val="005107AD"/>
    <w:rsid w:val="00510862"/>
    <w:rsid w:val="00510B60"/>
    <w:rsid w:val="00510F50"/>
    <w:rsid w:val="0051105E"/>
    <w:rsid w:val="00511B0B"/>
    <w:rsid w:val="00511F28"/>
    <w:rsid w:val="0051207E"/>
    <w:rsid w:val="0051231A"/>
    <w:rsid w:val="005123A1"/>
    <w:rsid w:val="00512AF3"/>
    <w:rsid w:val="005130BE"/>
    <w:rsid w:val="00513477"/>
    <w:rsid w:val="00513A04"/>
    <w:rsid w:val="00513CBF"/>
    <w:rsid w:val="005140A8"/>
    <w:rsid w:val="0051430C"/>
    <w:rsid w:val="00514524"/>
    <w:rsid w:val="00514A76"/>
    <w:rsid w:val="00514BC4"/>
    <w:rsid w:val="005150DE"/>
    <w:rsid w:val="00515985"/>
    <w:rsid w:val="00515BDB"/>
    <w:rsid w:val="00516225"/>
    <w:rsid w:val="005162EB"/>
    <w:rsid w:val="00516427"/>
    <w:rsid w:val="0051685F"/>
    <w:rsid w:val="005173E4"/>
    <w:rsid w:val="005173E9"/>
    <w:rsid w:val="00517CBA"/>
    <w:rsid w:val="00520190"/>
    <w:rsid w:val="005202DE"/>
    <w:rsid w:val="00520526"/>
    <w:rsid w:val="00520813"/>
    <w:rsid w:val="0052093E"/>
    <w:rsid w:val="00520D9A"/>
    <w:rsid w:val="005210B2"/>
    <w:rsid w:val="005211FE"/>
    <w:rsid w:val="005215B7"/>
    <w:rsid w:val="00521D76"/>
    <w:rsid w:val="00521E7E"/>
    <w:rsid w:val="00521FB3"/>
    <w:rsid w:val="005225F7"/>
    <w:rsid w:val="00522769"/>
    <w:rsid w:val="00522860"/>
    <w:rsid w:val="005228FD"/>
    <w:rsid w:val="00522A8A"/>
    <w:rsid w:val="00522F24"/>
    <w:rsid w:val="0052304F"/>
    <w:rsid w:val="00523466"/>
    <w:rsid w:val="005237D2"/>
    <w:rsid w:val="00523856"/>
    <w:rsid w:val="005243FD"/>
    <w:rsid w:val="00524560"/>
    <w:rsid w:val="00524C09"/>
    <w:rsid w:val="00524C82"/>
    <w:rsid w:val="00524FD0"/>
    <w:rsid w:val="005250D7"/>
    <w:rsid w:val="005255DA"/>
    <w:rsid w:val="0052592A"/>
    <w:rsid w:val="00525956"/>
    <w:rsid w:val="005259E9"/>
    <w:rsid w:val="00525DA4"/>
    <w:rsid w:val="005261D9"/>
    <w:rsid w:val="00526531"/>
    <w:rsid w:val="0052694C"/>
    <w:rsid w:val="005269F9"/>
    <w:rsid w:val="00526BD2"/>
    <w:rsid w:val="00526EF6"/>
    <w:rsid w:val="00526F1E"/>
    <w:rsid w:val="00527054"/>
    <w:rsid w:val="00527696"/>
    <w:rsid w:val="0052770D"/>
    <w:rsid w:val="0052773F"/>
    <w:rsid w:val="005278A0"/>
    <w:rsid w:val="00527905"/>
    <w:rsid w:val="005279DD"/>
    <w:rsid w:val="00527AF5"/>
    <w:rsid w:val="00527B10"/>
    <w:rsid w:val="00527B88"/>
    <w:rsid w:val="00527D95"/>
    <w:rsid w:val="00530038"/>
    <w:rsid w:val="00530293"/>
    <w:rsid w:val="005302D7"/>
    <w:rsid w:val="0053071E"/>
    <w:rsid w:val="005307CC"/>
    <w:rsid w:val="00530D5A"/>
    <w:rsid w:val="00530E3B"/>
    <w:rsid w:val="00530FE3"/>
    <w:rsid w:val="0053138D"/>
    <w:rsid w:val="00531441"/>
    <w:rsid w:val="005315D2"/>
    <w:rsid w:val="00531BA5"/>
    <w:rsid w:val="005320E2"/>
    <w:rsid w:val="005325CF"/>
    <w:rsid w:val="00532740"/>
    <w:rsid w:val="00533176"/>
    <w:rsid w:val="005336ED"/>
    <w:rsid w:val="00533887"/>
    <w:rsid w:val="005338F3"/>
    <w:rsid w:val="0053392A"/>
    <w:rsid w:val="00533960"/>
    <w:rsid w:val="00534037"/>
    <w:rsid w:val="0053467C"/>
    <w:rsid w:val="00534690"/>
    <w:rsid w:val="00534DF7"/>
    <w:rsid w:val="0053511A"/>
    <w:rsid w:val="0053517C"/>
    <w:rsid w:val="00535477"/>
    <w:rsid w:val="00535492"/>
    <w:rsid w:val="00535898"/>
    <w:rsid w:val="00535CD0"/>
    <w:rsid w:val="005362FD"/>
    <w:rsid w:val="0053673E"/>
    <w:rsid w:val="00536799"/>
    <w:rsid w:val="00536F38"/>
    <w:rsid w:val="005370B2"/>
    <w:rsid w:val="00537211"/>
    <w:rsid w:val="005377E7"/>
    <w:rsid w:val="00537885"/>
    <w:rsid w:val="00537CED"/>
    <w:rsid w:val="0054021B"/>
    <w:rsid w:val="00540B8E"/>
    <w:rsid w:val="005412B6"/>
    <w:rsid w:val="0054162D"/>
    <w:rsid w:val="0054182C"/>
    <w:rsid w:val="0054196A"/>
    <w:rsid w:val="0054199C"/>
    <w:rsid w:val="00541C0E"/>
    <w:rsid w:val="00541E78"/>
    <w:rsid w:val="0054200B"/>
    <w:rsid w:val="00542021"/>
    <w:rsid w:val="00542845"/>
    <w:rsid w:val="005428CF"/>
    <w:rsid w:val="0054299C"/>
    <w:rsid w:val="005429BD"/>
    <w:rsid w:val="00542A5D"/>
    <w:rsid w:val="00542A71"/>
    <w:rsid w:val="00543109"/>
    <w:rsid w:val="0054340E"/>
    <w:rsid w:val="005434CB"/>
    <w:rsid w:val="00543500"/>
    <w:rsid w:val="00543DF3"/>
    <w:rsid w:val="00543DF6"/>
    <w:rsid w:val="0054416A"/>
    <w:rsid w:val="005442AF"/>
    <w:rsid w:val="00544FC1"/>
    <w:rsid w:val="0054541C"/>
    <w:rsid w:val="00545D54"/>
    <w:rsid w:val="0054650F"/>
    <w:rsid w:val="0054690C"/>
    <w:rsid w:val="00546ABC"/>
    <w:rsid w:val="00546AE6"/>
    <w:rsid w:val="00546C03"/>
    <w:rsid w:val="0054751C"/>
    <w:rsid w:val="00547586"/>
    <w:rsid w:val="00547604"/>
    <w:rsid w:val="00547D79"/>
    <w:rsid w:val="00550976"/>
    <w:rsid w:val="00550A9A"/>
    <w:rsid w:val="00550AA4"/>
    <w:rsid w:val="005511EE"/>
    <w:rsid w:val="00551490"/>
    <w:rsid w:val="00551569"/>
    <w:rsid w:val="00551589"/>
    <w:rsid w:val="00551E72"/>
    <w:rsid w:val="00551EF4"/>
    <w:rsid w:val="005520BE"/>
    <w:rsid w:val="00552800"/>
    <w:rsid w:val="005528BF"/>
    <w:rsid w:val="005528D1"/>
    <w:rsid w:val="00553491"/>
    <w:rsid w:val="00553633"/>
    <w:rsid w:val="00553748"/>
    <w:rsid w:val="00553A00"/>
    <w:rsid w:val="00553E1A"/>
    <w:rsid w:val="00554553"/>
    <w:rsid w:val="0055473E"/>
    <w:rsid w:val="005547F3"/>
    <w:rsid w:val="005549AB"/>
    <w:rsid w:val="00554ABF"/>
    <w:rsid w:val="00554BE4"/>
    <w:rsid w:val="00554BFE"/>
    <w:rsid w:val="00554CCA"/>
    <w:rsid w:val="00555448"/>
    <w:rsid w:val="00555557"/>
    <w:rsid w:val="00555985"/>
    <w:rsid w:val="00555BAB"/>
    <w:rsid w:val="00555E6E"/>
    <w:rsid w:val="00555EE9"/>
    <w:rsid w:val="00556118"/>
    <w:rsid w:val="0055646D"/>
    <w:rsid w:val="00556862"/>
    <w:rsid w:val="005569F0"/>
    <w:rsid w:val="00557081"/>
    <w:rsid w:val="005570CB"/>
    <w:rsid w:val="005573C4"/>
    <w:rsid w:val="00557E01"/>
    <w:rsid w:val="00557E39"/>
    <w:rsid w:val="00557F7C"/>
    <w:rsid w:val="005601CB"/>
    <w:rsid w:val="00560324"/>
    <w:rsid w:val="005609FF"/>
    <w:rsid w:val="00560F25"/>
    <w:rsid w:val="00560FFC"/>
    <w:rsid w:val="00561471"/>
    <w:rsid w:val="005617BB"/>
    <w:rsid w:val="00561821"/>
    <w:rsid w:val="00561CCB"/>
    <w:rsid w:val="00561CDF"/>
    <w:rsid w:val="00561DDF"/>
    <w:rsid w:val="00561DE7"/>
    <w:rsid w:val="00561EAD"/>
    <w:rsid w:val="0056200E"/>
    <w:rsid w:val="005628EB"/>
    <w:rsid w:val="005629B7"/>
    <w:rsid w:val="005639EC"/>
    <w:rsid w:val="00563B6B"/>
    <w:rsid w:val="00564194"/>
    <w:rsid w:val="005646A3"/>
    <w:rsid w:val="0056514B"/>
    <w:rsid w:val="00565489"/>
    <w:rsid w:val="00565630"/>
    <w:rsid w:val="005656D3"/>
    <w:rsid w:val="00565A94"/>
    <w:rsid w:val="00565BF0"/>
    <w:rsid w:val="00565F55"/>
    <w:rsid w:val="00565FDC"/>
    <w:rsid w:val="0056640C"/>
    <w:rsid w:val="00566745"/>
    <w:rsid w:val="00566DF4"/>
    <w:rsid w:val="0056700A"/>
    <w:rsid w:val="005670B0"/>
    <w:rsid w:val="005670EC"/>
    <w:rsid w:val="00567378"/>
    <w:rsid w:val="005675DD"/>
    <w:rsid w:val="0056760B"/>
    <w:rsid w:val="0056778A"/>
    <w:rsid w:val="005678F9"/>
    <w:rsid w:val="00567D53"/>
    <w:rsid w:val="005700ED"/>
    <w:rsid w:val="005706B8"/>
    <w:rsid w:val="0057085E"/>
    <w:rsid w:val="00570C52"/>
    <w:rsid w:val="00570D92"/>
    <w:rsid w:val="00570F8F"/>
    <w:rsid w:val="00571137"/>
    <w:rsid w:val="005712F7"/>
    <w:rsid w:val="00571385"/>
    <w:rsid w:val="005714E9"/>
    <w:rsid w:val="0057171D"/>
    <w:rsid w:val="005718D0"/>
    <w:rsid w:val="00571B23"/>
    <w:rsid w:val="00571BA7"/>
    <w:rsid w:val="00572441"/>
    <w:rsid w:val="005726D5"/>
    <w:rsid w:val="005727DF"/>
    <w:rsid w:val="00572F04"/>
    <w:rsid w:val="00572F6A"/>
    <w:rsid w:val="005730F6"/>
    <w:rsid w:val="005734F5"/>
    <w:rsid w:val="00573613"/>
    <w:rsid w:val="005737E4"/>
    <w:rsid w:val="00573C37"/>
    <w:rsid w:val="00573EF4"/>
    <w:rsid w:val="00573FF9"/>
    <w:rsid w:val="005741D5"/>
    <w:rsid w:val="0057421D"/>
    <w:rsid w:val="00574246"/>
    <w:rsid w:val="0057510C"/>
    <w:rsid w:val="00575205"/>
    <w:rsid w:val="00575219"/>
    <w:rsid w:val="0057574E"/>
    <w:rsid w:val="005757B0"/>
    <w:rsid w:val="005759BB"/>
    <w:rsid w:val="005764B5"/>
    <w:rsid w:val="005764E9"/>
    <w:rsid w:val="00577088"/>
    <w:rsid w:val="005776E7"/>
    <w:rsid w:val="0057791B"/>
    <w:rsid w:val="00577E0D"/>
    <w:rsid w:val="00577F28"/>
    <w:rsid w:val="005801AD"/>
    <w:rsid w:val="00580210"/>
    <w:rsid w:val="00580847"/>
    <w:rsid w:val="005809C5"/>
    <w:rsid w:val="00581124"/>
    <w:rsid w:val="0058136A"/>
    <w:rsid w:val="005818F9"/>
    <w:rsid w:val="00581C8E"/>
    <w:rsid w:val="00581E99"/>
    <w:rsid w:val="00581EF0"/>
    <w:rsid w:val="005821E8"/>
    <w:rsid w:val="00582208"/>
    <w:rsid w:val="00582227"/>
    <w:rsid w:val="00582312"/>
    <w:rsid w:val="005827E9"/>
    <w:rsid w:val="00583000"/>
    <w:rsid w:val="0058317D"/>
    <w:rsid w:val="00583582"/>
    <w:rsid w:val="00583703"/>
    <w:rsid w:val="00583862"/>
    <w:rsid w:val="00584200"/>
    <w:rsid w:val="005843DF"/>
    <w:rsid w:val="0058492A"/>
    <w:rsid w:val="005849C5"/>
    <w:rsid w:val="00585034"/>
    <w:rsid w:val="005853D6"/>
    <w:rsid w:val="00585458"/>
    <w:rsid w:val="0058594A"/>
    <w:rsid w:val="00585AFC"/>
    <w:rsid w:val="00585C58"/>
    <w:rsid w:val="00585C91"/>
    <w:rsid w:val="00586DC8"/>
    <w:rsid w:val="005870C1"/>
    <w:rsid w:val="00587389"/>
    <w:rsid w:val="005874CC"/>
    <w:rsid w:val="00587634"/>
    <w:rsid w:val="005876E6"/>
    <w:rsid w:val="005879FD"/>
    <w:rsid w:val="00587B3E"/>
    <w:rsid w:val="00587FDA"/>
    <w:rsid w:val="00590155"/>
    <w:rsid w:val="00590B11"/>
    <w:rsid w:val="00590B96"/>
    <w:rsid w:val="00590F4A"/>
    <w:rsid w:val="00590FBA"/>
    <w:rsid w:val="005912D9"/>
    <w:rsid w:val="0059178E"/>
    <w:rsid w:val="00591CEB"/>
    <w:rsid w:val="00591DC4"/>
    <w:rsid w:val="00591EE3"/>
    <w:rsid w:val="00591F7E"/>
    <w:rsid w:val="005922E6"/>
    <w:rsid w:val="005925FB"/>
    <w:rsid w:val="0059269D"/>
    <w:rsid w:val="00592998"/>
    <w:rsid w:val="00592AD1"/>
    <w:rsid w:val="00593040"/>
    <w:rsid w:val="00593103"/>
    <w:rsid w:val="00593613"/>
    <w:rsid w:val="00593904"/>
    <w:rsid w:val="00593C13"/>
    <w:rsid w:val="00593F01"/>
    <w:rsid w:val="00594286"/>
    <w:rsid w:val="00594DAD"/>
    <w:rsid w:val="00594E61"/>
    <w:rsid w:val="00595002"/>
    <w:rsid w:val="00595838"/>
    <w:rsid w:val="00595B33"/>
    <w:rsid w:val="00595F25"/>
    <w:rsid w:val="005964F2"/>
    <w:rsid w:val="005969AF"/>
    <w:rsid w:val="00596BB2"/>
    <w:rsid w:val="00596C70"/>
    <w:rsid w:val="00597026"/>
    <w:rsid w:val="0059702D"/>
    <w:rsid w:val="00597662"/>
    <w:rsid w:val="0059788E"/>
    <w:rsid w:val="005978EC"/>
    <w:rsid w:val="00597A45"/>
    <w:rsid w:val="00597C84"/>
    <w:rsid w:val="005A0249"/>
    <w:rsid w:val="005A06D7"/>
    <w:rsid w:val="005A07D4"/>
    <w:rsid w:val="005A0C52"/>
    <w:rsid w:val="005A1717"/>
    <w:rsid w:val="005A18EB"/>
    <w:rsid w:val="005A19F3"/>
    <w:rsid w:val="005A1AB0"/>
    <w:rsid w:val="005A1C3A"/>
    <w:rsid w:val="005A1D78"/>
    <w:rsid w:val="005A1DD2"/>
    <w:rsid w:val="005A1EB0"/>
    <w:rsid w:val="005A26C0"/>
    <w:rsid w:val="005A2A51"/>
    <w:rsid w:val="005A2BC9"/>
    <w:rsid w:val="005A316C"/>
    <w:rsid w:val="005A3459"/>
    <w:rsid w:val="005A3575"/>
    <w:rsid w:val="005A3892"/>
    <w:rsid w:val="005A38DB"/>
    <w:rsid w:val="005A3AE5"/>
    <w:rsid w:val="005A3D6B"/>
    <w:rsid w:val="005A40CF"/>
    <w:rsid w:val="005A414D"/>
    <w:rsid w:val="005A41CC"/>
    <w:rsid w:val="005A440A"/>
    <w:rsid w:val="005A446D"/>
    <w:rsid w:val="005A4630"/>
    <w:rsid w:val="005A46B4"/>
    <w:rsid w:val="005A4D38"/>
    <w:rsid w:val="005A4F8A"/>
    <w:rsid w:val="005A520B"/>
    <w:rsid w:val="005A5436"/>
    <w:rsid w:val="005A547A"/>
    <w:rsid w:val="005A5532"/>
    <w:rsid w:val="005A59AB"/>
    <w:rsid w:val="005A5F6E"/>
    <w:rsid w:val="005A6499"/>
    <w:rsid w:val="005A664B"/>
    <w:rsid w:val="005A6B27"/>
    <w:rsid w:val="005A6F82"/>
    <w:rsid w:val="005A70B1"/>
    <w:rsid w:val="005A710E"/>
    <w:rsid w:val="005A731B"/>
    <w:rsid w:val="005A7415"/>
    <w:rsid w:val="005A7DCE"/>
    <w:rsid w:val="005B0074"/>
    <w:rsid w:val="005B0484"/>
    <w:rsid w:val="005B085D"/>
    <w:rsid w:val="005B0949"/>
    <w:rsid w:val="005B0A05"/>
    <w:rsid w:val="005B0AF7"/>
    <w:rsid w:val="005B199B"/>
    <w:rsid w:val="005B1CF6"/>
    <w:rsid w:val="005B1FA2"/>
    <w:rsid w:val="005B214B"/>
    <w:rsid w:val="005B22FF"/>
    <w:rsid w:val="005B264D"/>
    <w:rsid w:val="005B286D"/>
    <w:rsid w:val="005B28DB"/>
    <w:rsid w:val="005B2961"/>
    <w:rsid w:val="005B2C80"/>
    <w:rsid w:val="005B2FDA"/>
    <w:rsid w:val="005B3570"/>
    <w:rsid w:val="005B3D04"/>
    <w:rsid w:val="005B3FF2"/>
    <w:rsid w:val="005B4562"/>
    <w:rsid w:val="005B4622"/>
    <w:rsid w:val="005B4A50"/>
    <w:rsid w:val="005B4A61"/>
    <w:rsid w:val="005B4BD4"/>
    <w:rsid w:val="005B4D6D"/>
    <w:rsid w:val="005B4EA5"/>
    <w:rsid w:val="005B4FFF"/>
    <w:rsid w:val="005B50F4"/>
    <w:rsid w:val="005B5204"/>
    <w:rsid w:val="005B5447"/>
    <w:rsid w:val="005B5B3B"/>
    <w:rsid w:val="005B5E15"/>
    <w:rsid w:val="005B5F73"/>
    <w:rsid w:val="005B6039"/>
    <w:rsid w:val="005B6115"/>
    <w:rsid w:val="005B6660"/>
    <w:rsid w:val="005B6C1A"/>
    <w:rsid w:val="005B6C7B"/>
    <w:rsid w:val="005B702C"/>
    <w:rsid w:val="005B7537"/>
    <w:rsid w:val="005B75CF"/>
    <w:rsid w:val="005C0055"/>
    <w:rsid w:val="005C03D7"/>
    <w:rsid w:val="005C073D"/>
    <w:rsid w:val="005C09F4"/>
    <w:rsid w:val="005C0BF0"/>
    <w:rsid w:val="005C0C6A"/>
    <w:rsid w:val="005C0CDF"/>
    <w:rsid w:val="005C0D57"/>
    <w:rsid w:val="005C0E66"/>
    <w:rsid w:val="005C110E"/>
    <w:rsid w:val="005C1145"/>
    <w:rsid w:val="005C116C"/>
    <w:rsid w:val="005C12B0"/>
    <w:rsid w:val="005C1576"/>
    <w:rsid w:val="005C2085"/>
    <w:rsid w:val="005C28C4"/>
    <w:rsid w:val="005C29C9"/>
    <w:rsid w:val="005C2B8E"/>
    <w:rsid w:val="005C2C5B"/>
    <w:rsid w:val="005C2E4B"/>
    <w:rsid w:val="005C3135"/>
    <w:rsid w:val="005C3352"/>
    <w:rsid w:val="005C35E0"/>
    <w:rsid w:val="005C385E"/>
    <w:rsid w:val="005C409D"/>
    <w:rsid w:val="005C41EE"/>
    <w:rsid w:val="005C41FE"/>
    <w:rsid w:val="005C468B"/>
    <w:rsid w:val="005C4A7D"/>
    <w:rsid w:val="005C519C"/>
    <w:rsid w:val="005C55C4"/>
    <w:rsid w:val="005C5C7B"/>
    <w:rsid w:val="005C5F2B"/>
    <w:rsid w:val="005C5F51"/>
    <w:rsid w:val="005C5FDA"/>
    <w:rsid w:val="005C6672"/>
    <w:rsid w:val="005C7090"/>
    <w:rsid w:val="005C7103"/>
    <w:rsid w:val="005C7BE3"/>
    <w:rsid w:val="005C7BEB"/>
    <w:rsid w:val="005C7C26"/>
    <w:rsid w:val="005D0316"/>
    <w:rsid w:val="005D0320"/>
    <w:rsid w:val="005D03F5"/>
    <w:rsid w:val="005D0479"/>
    <w:rsid w:val="005D091C"/>
    <w:rsid w:val="005D0EDA"/>
    <w:rsid w:val="005D0F22"/>
    <w:rsid w:val="005D127D"/>
    <w:rsid w:val="005D1413"/>
    <w:rsid w:val="005D1BEE"/>
    <w:rsid w:val="005D2213"/>
    <w:rsid w:val="005D23BE"/>
    <w:rsid w:val="005D25C5"/>
    <w:rsid w:val="005D2694"/>
    <w:rsid w:val="005D2C45"/>
    <w:rsid w:val="005D2DFB"/>
    <w:rsid w:val="005D2EC4"/>
    <w:rsid w:val="005D319F"/>
    <w:rsid w:val="005D321C"/>
    <w:rsid w:val="005D33B6"/>
    <w:rsid w:val="005D33F1"/>
    <w:rsid w:val="005D3B8D"/>
    <w:rsid w:val="005D3F92"/>
    <w:rsid w:val="005D4105"/>
    <w:rsid w:val="005D4178"/>
    <w:rsid w:val="005D4FCE"/>
    <w:rsid w:val="005D5183"/>
    <w:rsid w:val="005D5235"/>
    <w:rsid w:val="005D52BB"/>
    <w:rsid w:val="005D53B5"/>
    <w:rsid w:val="005D59E0"/>
    <w:rsid w:val="005D5A4B"/>
    <w:rsid w:val="005D5A76"/>
    <w:rsid w:val="005D5D35"/>
    <w:rsid w:val="005D5FA0"/>
    <w:rsid w:val="005D6107"/>
    <w:rsid w:val="005D62E3"/>
    <w:rsid w:val="005D63F6"/>
    <w:rsid w:val="005D6898"/>
    <w:rsid w:val="005D6BFF"/>
    <w:rsid w:val="005D723F"/>
    <w:rsid w:val="005D7704"/>
    <w:rsid w:val="005D77B0"/>
    <w:rsid w:val="005D7CC1"/>
    <w:rsid w:val="005D7DAD"/>
    <w:rsid w:val="005D7EFF"/>
    <w:rsid w:val="005E0260"/>
    <w:rsid w:val="005E0832"/>
    <w:rsid w:val="005E0877"/>
    <w:rsid w:val="005E0B8D"/>
    <w:rsid w:val="005E158A"/>
    <w:rsid w:val="005E21F3"/>
    <w:rsid w:val="005E2402"/>
    <w:rsid w:val="005E2671"/>
    <w:rsid w:val="005E310B"/>
    <w:rsid w:val="005E357E"/>
    <w:rsid w:val="005E3C4E"/>
    <w:rsid w:val="005E3C56"/>
    <w:rsid w:val="005E3CCD"/>
    <w:rsid w:val="005E4357"/>
    <w:rsid w:val="005E445F"/>
    <w:rsid w:val="005E47D9"/>
    <w:rsid w:val="005E482B"/>
    <w:rsid w:val="005E4953"/>
    <w:rsid w:val="005E4AF1"/>
    <w:rsid w:val="005E4B59"/>
    <w:rsid w:val="005E4E85"/>
    <w:rsid w:val="005E5384"/>
    <w:rsid w:val="005E5462"/>
    <w:rsid w:val="005E5754"/>
    <w:rsid w:val="005E5ED3"/>
    <w:rsid w:val="005E5FE0"/>
    <w:rsid w:val="005E6117"/>
    <w:rsid w:val="005E61B7"/>
    <w:rsid w:val="005E6315"/>
    <w:rsid w:val="005E6635"/>
    <w:rsid w:val="005E6722"/>
    <w:rsid w:val="005E6794"/>
    <w:rsid w:val="005E6D2B"/>
    <w:rsid w:val="005E6F1F"/>
    <w:rsid w:val="005E7246"/>
    <w:rsid w:val="005E7350"/>
    <w:rsid w:val="005E7457"/>
    <w:rsid w:val="005E78A8"/>
    <w:rsid w:val="005E7FB1"/>
    <w:rsid w:val="005F014E"/>
    <w:rsid w:val="005F09FC"/>
    <w:rsid w:val="005F0ACB"/>
    <w:rsid w:val="005F0C02"/>
    <w:rsid w:val="005F0F54"/>
    <w:rsid w:val="005F103D"/>
    <w:rsid w:val="005F12E5"/>
    <w:rsid w:val="005F193A"/>
    <w:rsid w:val="005F1A60"/>
    <w:rsid w:val="005F1B06"/>
    <w:rsid w:val="005F1F6E"/>
    <w:rsid w:val="005F2095"/>
    <w:rsid w:val="005F2174"/>
    <w:rsid w:val="005F22BB"/>
    <w:rsid w:val="005F22F7"/>
    <w:rsid w:val="005F257B"/>
    <w:rsid w:val="005F26BC"/>
    <w:rsid w:val="005F2704"/>
    <w:rsid w:val="005F2D7C"/>
    <w:rsid w:val="005F3162"/>
    <w:rsid w:val="005F3396"/>
    <w:rsid w:val="005F40BF"/>
    <w:rsid w:val="005F411B"/>
    <w:rsid w:val="005F4A01"/>
    <w:rsid w:val="005F4F4D"/>
    <w:rsid w:val="005F5342"/>
    <w:rsid w:val="005F538D"/>
    <w:rsid w:val="005F54B2"/>
    <w:rsid w:val="005F586F"/>
    <w:rsid w:val="005F5C97"/>
    <w:rsid w:val="005F5CD2"/>
    <w:rsid w:val="005F5D9B"/>
    <w:rsid w:val="005F6240"/>
    <w:rsid w:val="005F6411"/>
    <w:rsid w:val="005F682D"/>
    <w:rsid w:val="005F68ED"/>
    <w:rsid w:val="005F6AF6"/>
    <w:rsid w:val="005F6B62"/>
    <w:rsid w:val="005F6C57"/>
    <w:rsid w:val="005F715A"/>
    <w:rsid w:val="005F745B"/>
    <w:rsid w:val="005F7719"/>
    <w:rsid w:val="00600214"/>
    <w:rsid w:val="00600420"/>
    <w:rsid w:val="00600F15"/>
    <w:rsid w:val="00600FA4"/>
    <w:rsid w:val="006012DC"/>
    <w:rsid w:val="00601740"/>
    <w:rsid w:val="00601761"/>
    <w:rsid w:val="00601AE9"/>
    <w:rsid w:val="00601BEB"/>
    <w:rsid w:val="0060222E"/>
    <w:rsid w:val="00602409"/>
    <w:rsid w:val="00602607"/>
    <w:rsid w:val="00602D47"/>
    <w:rsid w:val="006037A1"/>
    <w:rsid w:val="00603ABC"/>
    <w:rsid w:val="00603EB7"/>
    <w:rsid w:val="006041FD"/>
    <w:rsid w:val="0060481A"/>
    <w:rsid w:val="00604A43"/>
    <w:rsid w:val="00604EAA"/>
    <w:rsid w:val="0060527D"/>
    <w:rsid w:val="00605577"/>
    <w:rsid w:val="006057D1"/>
    <w:rsid w:val="00605CF6"/>
    <w:rsid w:val="00605D2C"/>
    <w:rsid w:val="00605D2D"/>
    <w:rsid w:val="0060657F"/>
    <w:rsid w:val="0060670C"/>
    <w:rsid w:val="006067F0"/>
    <w:rsid w:val="006068A6"/>
    <w:rsid w:val="006069D5"/>
    <w:rsid w:val="00606AD3"/>
    <w:rsid w:val="00606BB6"/>
    <w:rsid w:val="00606BFC"/>
    <w:rsid w:val="00607238"/>
    <w:rsid w:val="0060724F"/>
    <w:rsid w:val="006072B3"/>
    <w:rsid w:val="00607A4D"/>
    <w:rsid w:val="00607D24"/>
    <w:rsid w:val="00607DA2"/>
    <w:rsid w:val="00607E49"/>
    <w:rsid w:val="006101FE"/>
    <w:rsid w:val="00610611"/>
    <w:rsid w:val="00610620"/>
    <w:rsid w:val="00610C23"/>
    <w:rsid w:val="00610DE9"/>
    <w:rsid w:val="006111D5"/>
    <w:rsid w:val="00611337"/>
    <w:rsid w:val="0061136B"/>
    <w:rsid w:val="00611B0B"/>
    <w:rsid w:val="00611B87"/>
    <w:rsid w:val="00611D9E"/>
    <w:rsid w:val="00611E75"/>
    <w:rsid w:val="00611EB5"/>
    <w:rsid w:val="00612437"/>
    <w:rsid w:val="00612446"/>
    <w:rsid w:val="00612742"/>
    <w:rsid w:val="0061303B"/>
    <w:rsid w:val="00613B13"/>
    <w:rsid w:val="00613C24"/>
    <w:rsid w:val="00613CBD"/>
    <w:rsid w:val="006141B9"/>
    <w:rsid w:val="00614D39"/>
    <w:rsid w:val="00615219"/>
    <w:rsid w:val="00616098"/>
    <w:rsid w:val="00616992"/>
    <w:rsid w:val="00616E67"/>
    <w:rsid w:val="00616E88"/>
    <w:rsid w:val="00617053"/>
    <w:rsid w:val="0061729F"/>
    <w:rsid w:val="006174DF"/>
    <w:rsid w:val="0061781D"/>
    <w:rsid w:val="00617BDE"/>
    <w:rsid w:val="00617EB6"/>
    <w:rsid w:val="00620002"/>
    <w:rsid w:val="006202EE"/>
    <w:rsid w:val="006205B3"/>
    <w:rsid w:val="006207B7"/>
    <w:rsid w:val="00620C90"/>
    <w:rsid w:val="00620D8E"/>
    <w:rsid w:val="00621011"/>
    <w:rsid w:val="006210E2"/>
    <w:rsid w:val="0062158F"/>
    <w:rsid w:val="0062178A"/>
    <w:rsid w:val="00621841"/>
    <w:rsid w:val="006219C6"/>
    <w:rsid w:val="00621A20"/>
    <w:rsid w:val="00621D2E"/>
    <w:rsid w:val="00621DE4"/>
    <w:rsid w:val="00621FE6"/>
    <w:rsid w:val="0062223E"/>
    <w:rsid w:val="00622303"/>
    <w:rsid w:val="00622381"/>
    <w:rsid w:val="00622578"/>
    <w:rsid w:val="00622955"/>
    <w:rsid w:val="00622ACE"/>
    <w:rsid w:val="00622D21"/>
    <w:rsid w:val="00622D63"/>
    <w:rsid w:val="00622E3A"/>
    <w:rsid w:val="00623142"/>
    <w:rsid w:val="00623593"/>
    <w:rsid w:val="00623B0B"/>
    <w:rsid w:val="00623C91"/>
    <w:rsid w:val="00623DA6"/>
    <w:rsid w:val="0062409D"/>
    <w:rsid w:val="00624373"/>
    <w:rsid w:val="00624CBB"/>
    <w:rsid w:val="006250D8"/>
    <w:rsid w:val="0062519C"/>
    <w:rsid w:val="0062530D"/>
    <w:rsid w:val="0062539C"/>
    <w:rsid w:val="00625CC7"/>
    <w:rsid w:val="00626ADD"/>
    <w:rsid w:val="00627694"/>
    <w:rsid w:val="00627842"/>
    <w:rsid w:val="00627A9C"/>
    <w:rsid w:val="00627BEA"/>
    <w:rsid w:val="00627F4C"/>
    <w:rsid w:val="00627FED"/>
    <w:rsid w:val="006300B6"/>
    <w:rsid w:val="006301C9"/>
    <w:rsid w:val="006301DD"/>
    <w:rsid w:val="00630290"/>
    <w:rsid w:val="00630374"/>
    <w:rsid w:val="00630516"/>
    <w:rsid w:val="00630B4A"/>
    <w:rsid w:val="00631C01"/>
    <w:rsid w:val="00631E07"/>
    <w:rsid w:val="00631E9E"/>
    <w:rsid w:val="006326BB"/>
    <w:rsid w:val="00632826"/>
    <w:rsid w:val="0063286A"/>
    <w:rsid w:val="00632CCF"/>
    <w:rsid w:val="00632D2F"/>
    <w:rsid w:val="00632EA0"/>
    <w:rsid w:val="0063353C"/>
    <w:rsid w:val="0063451F"/>
    <w:rsid w:val="006347E7"/>
    <w:rsid w:val="00634832"/>
    <w:rsid w:val="00634D65"/>
    <w:rsid w:val="006350F0"/>
    <w:rsid w:val="00635533"/>
    <w:rsid w:val="00635655"/>
    <w:rsid w:val="006358B1"/>
    <w:rsid w:val="00635C75"/>
    <w:rsid w:val="00635DF1"/>
    <w:rsid w:val="00636047"/>
    <w:rsid w:val="0063618A"/>
    <w:rsid w:val="006361D5"/>
    <w:rsid w:val="00636256"/>
    <w:rsid w:val="0063630A"/>
    <w:rsid w:val="00636B53"/>
    <w:rsid w:val="00636CD3"/>
    <w:rsid w:val="00636CFA"/>
    <w:rsid w:val="00636E34"/>
    <w:rsid w:val="006371EE"/>
    <w:rsid w:val="006373C2"/>
    <w:rsid w:val="00637B10"/>
    <w:rsid w:val="00637F3D"/>
    <w:rsid w:val="006401D0"/>
    <w:rsid w:val="006406B4"/>
    <w:rsid w:val="006406E6"/>
    <w:rsid w:val="006408CC"/>
    <w:rsid w:val="00640C8E"/>
    <w:rsid w:val="00640DBD"/>
    <w:rsid w:val="00640F91"/>
    <w:rsid w:val="00641109"/>
    <w:rsid w:val="00641730"/>
    <w:rsid w:val="006419D1"/>
    <w:rsid w:val="00641DF8"/>
    <w:rsid w:val="00642095"/>
    <w:rsid w:val="00642099"/>
    <w:rsid w:val="006421B6"/>
    <w:rsid w:val="006422F1"/>
    <w:rsid w:val="00642687"/>
    <w:rsid w:val="006427EE"/>
    <w:rsid w:val="00642971"/>
    <w:rsid w:val="006429EA"/>
    <w:rsid w:val="00642C98"/>
    <w:rsid w:val="00642DCE"/>
    <w:rsid w:val="00642F62"/>
    <w:rsid w:val="00642FD3"/>
    <w:rsid w:val="0064397B"/>
    <w:rsid w:val="00643D46"/>
    <w:rsid w:val="00643D7F"/>
    <w:rsid w:val="00643DBA"/>
    <w:rsid w:val="00644281"/>
    <w:rsid w:val="006443FA"/>
    <w:rsid w:val="00644531"/>
    <w:rsid w:val="006445ED"/>
    <w:rsid w:val="00644700"/>
    <w:rsid w:val="006448AA"/>
    <w:rsid w:val="006449EB"/>
    <w:rsid w:val="00644A68"/>
    <w:rsid w:val="00644BFD"/>
    <w:rsid w:val="00644F22"/>
    <w:rsid w:val="00645111"/>
    <w:rsid w:val="006455A5"/>
    <w:rsid w:val="0064579F"/>
    <w:rsid w:val="00645854"/>
    <w:rsid w:val="00645F68"/>
    <w:rsid w:val="006460C7"/>
    <w:rsid w:val="00646458"/>
    <w:rsid w:val="00646670"/>
    <w:rsid w:val="006466CC"/>
    <w:rsid w:val="00646786"/>
    <w:rsid w:val="0064693B"/>
    <w:rsid w:val="00646B84"/>
    <w:rsid w:val="00646F1B"/>
    <w:rsid w:val="00646FDC"/>
    <w:rsid w:val="00646FFE"/>
    <w:rsid w:val="0064730F"/>
    <w:rsid w:val="006474B1"/>
    <w:rsid w:val="006475B9"/>
    <w:rsid w:val="006477C4"/>
    <w:rsid w:val="00650330"/>
    <w:rsid w:val="0065096D"/>
    <w:rsid w:val="00650C15"/>
    <w:rsid w:val="00650DCB"/>
    <w:rsid w:val="00650E88"/>
    <w:rsid w:val="0065102E"/>
    <w:rsid w:val="00651685"/>
    <w:rsid w:val="00651B2D"/>
    <w:rsid w:val="00651E38"/>
    <w:rsid w:val="00652802"/>
    <w:rsid w:val="00652CB5"/>
    <w:rsid w:val="006531D9"/>
    <w:rsid w:val="00653300"/>
    <w:rsid w:val="0065344F"/>
    <w:rsid w:val="00653533"/>
    <w:rsid w:val="00653540"/>
    <w:rsid w:val="00653B5F"/>
    <w:rsid w:val="00653D9B"/>
    <w:rsid w:val="0065474D"/>
    <w:rsid w:val="00654DC1"/>
    <w:rsid w:val="00654FBC"/>
    <w:rsid w:val="00655481"/>
    <w:rsid w:val="006559F0"/>
    <w:rsid w:val="00655E32"/>
    <w:rsid w:val="0065609F"/>
    <w:rsid w:val="00656130"/>
    <w:rsid w:val="006563A2"/>
    <w:rsid w:val="006564F1"/>
    <w:rsid w:val="00656E90"/>
    <w:rsid w:val="00657002"/>
    <w:rsid w:val="006605EE"/>
    <w:rsid w:val="0066090E"/>
    <w:rsid w:val="00660EAB"/>
    <w:rsid w:val="00661297"/>
    <w:rsid w:val="0066188A"/>
    <w:rsid w:val="006618DA"/>
    <w:rsid w:val="00661900"/>
    <w:rsid w:val="006619ED"/>
    <w:rsid w:val="00661D12"/>
    <w:rsid w:val="00661E51"/>
    <w:rsid w:val="0066251E"/>
    <w:rsid w:val="00662BE3"/>
    <w:rsid w:val="0066306D"/>
    <w:rsid w:val="006636F7"/>
    <w:rsid w:val="00663D71"/>
    <w:rsid w:val="00664048"/>
    <w:rsid w:val="0066432A"/>
    <w:rsid w:val="00664529"/>
    <w:rsid w:val="00664828"/>
    <w:rsid w:val="00664858"/>
    <w:rsid w:val="006654E8"/>
    <w:rsid w:val="006658A6"/>
    <w:rsid w:val="006659DF"/>
    <w:rsid w:val="00665C8E"/>
    <w:rsid w:val="00666135"/>
    <w:rsid w:val="00666293"/>
    <w:rsid w:val="00666310"/>
    <w:rsid w:val="00666498"/>
    <w:rsid w:val="00666499"/>
    <w:rsid w:val="0066683A"/>
    <w:rsid w:val="006669C0"/>
    <w:rsid w:val="006669E5"/>
    <w:rsid w:val="00666CCE"/>
    <w:rsid w:val="00667323"/>
    <w:rsid w:val="00667A77"/>
    <w:rsid w:val="00667ACF"/>
    <w:rsid w:val="00667E13"/>
    <w:rsid w:val="00670101"/>
    <w:rsid w:val="006701EC"/>
    <w:rsid w:val="0067027D"/>
    <w:rsid w:val="00670328"/>
    <w:rsid w:val="006705D7"/>
    <w:rsid w:val="006709AE"/>
    <w:rsid w:val="00670B9A"/>
    <w:rsid w:val="00670DE6"/>
    <w:rsid w:val="00670E2A"/>
    <w:rsid w:val="00670E4E"/>
    <w:rsid w:val="00671479"/>
    <w:rsid w:val="00671701"/>
    <w:rsid w:val="00671737"/>
    <w:rsid w:val="00671C06"/>
    <w:rsid w:val="00672336"/>
    <w:rsid w:val="00672721"/>
    <w:rsid w:val="00672791"/>
    <w:rsid w:val="00672809"/>
    <w:rsid w:val="00672829"/>
    <w:rsid w:val="00672FDA"/>
    <w:rsid w:val="006732F5"/>
    <w:rsid w:val="0067346B"/>
    <w:rsid w:val="0067353D"/>
    <w:rsid w:val="00673545"/>
    <w:rsid w:val="006737B9"/>
    <w:rsid w:val="00673C99"/>
    <w:rsid w:val="00673DA7"/>
    <w:rsid w:val="00674167"/>
    <w:rsid w:val="00674173"/>
    <w:rsid w:val="006742CC"/>
    <w:rsid w:val="006744FA"/>
    <w:rsid w:val="00674537"/>
    <w:rsid w:val="0067458E"/>
    <w:rsid w:val="00674AFB"/>
    <w:rsid w:val="00674C75"/>
    <w:rsid w:val="00675827"/>
    <w:rsid w:val="00675FE5"/>
    <w:rsid w:val="006765BD"/>
    <w:rsid w:val="006765C2"/>
    <w:rsid w:val="00676609"/>
    <w:rsid w:val="00676713"/>
    <w:rsid w:val="00676792"/>
    <w:rsid w:val="00676799"/>
    <w:rsid w:val="00676A98"/>
    <w:rsid w:val="00676B00"/>
    <w:rsid w:val="00676EBF"/>
    <w:rsid w:val="00676FF4"/>
    <w:rsid w:val="0067772D"/>
    <w:rsid w:val="00677770"/>
    <w:rsid w:val="006800C0"/>
    <w:rsid w:val="006801CE"/>
    <w:rsid w:val="00680386"/>
    <w:rsid w:val="00680719"/>
    <w:rsid w:val="00680740"/>
    <w:rsid w:val="006807D6"/>
    <w:rsid w:val="006808A1"/>
    <w:rsid w:val="0068090B"/>
    <w:rsid w:val="00680B05"/>
    <w:rsid w:val="00680DBC"/>
    <w:rsid w:val="00681098"/>
    <w:rsid w:val="006810DF"/>
    <w:rsid w:val="006813A1"/>
    <w:rsid w:val="00681653"/>
    <w:rsid w:val="0068185E"/>
    <w:rsid w:val="00681884"/>
    <w:rsid w:val="00681BBD"/>
    <w:rsid w:val="00682126"/>
    <w:rsid w:val="0068215A"/>
    <w:rsid w:val="00682229"/>
    <w:rsid w:val="00682274"/>
    <w:rsid w:val="006823BE"/>
    <w:rsid w:val="006823D2"/>
    <w:rsid w:val="00682527"/>
    <w:rsid w:val="0068270D"/>
    <w:rsid w:val="00682C74"/>
    <w:rsid w:val="00682F84"/>
    <w:rsid w:val="00683625"/>
    <w:rsid w:val="0068392C"/>
    <w:rsid w:val="00683CD9"/>
    <w:rsid w:val="00684024"/>
    <w:rsid w:val="00684092"/>
    <w:rsid w:val="006845C0"/>
    <w:rsid w:val="006846C7"/>
    <w:rsid w:val="006847E7"/>
    <w:rsid w:val="00684A69"/>
    <w:rsid w:val="00684B2D"/>
    <w:rsid w:val="00684FB6"/>
    <w:rsid w:val="006853E9"/>
    <w:rsid w:val="006856C1"/>
    <w:rsid w:val="00686998"/>
    <w:rsid w:val="00686F91"/>
    <w:rsid w:val="006871BD"/>
    <w:rsid w:val="0068740D"/>
    <w:rsid w:val="0068761C"/>
    <w:rsid w:val="00687922"/>
    <w:rsid w:val="00690884"/>
    <w:rsid w:val="006908E4"/>
    <w:rsid w:val="00690A07"/>
    <w:rsid w:val="00690AA3"/>
    <w:rsid w:val="006913C1"/>
    <w:rsid w:val="006919E2"/>
    <w:rsid w:val="00691A9C"/>
    <w:rsid w:val="00691B76"/>
    <w:rsid w:val="00692134"/>
    <w:rsid w:val="006922F6"/>
    <w:rsid w:val="006925C9"/>
    <w:rsid w:val="00692B1F"/>
    <w:rsid w:val="00692DC4"/>
    <w:rsid w:val="00692F74"/>
    <w:rsid w:val="00692F9C"/>
    <w:rsid w:val="006935D2"/>
    <w:rsid w:val="00693607"/>
    <w:rsid w:val="00693C84"/>
    <w:rsid w:val="00693E71"/>
    <w:rsid w:val="00693EC1"/>
    <w:rsid w:val="00693F93"/>
    <w:rsid w:val="00694702"/>
    <w:rsid w:val="0069492D"/>
    <w:rsid w:val="00694AD6"/>
    <w:rsid w:val="00694DF1"/>
    <w:rsid w:val="0069508D"/>
    <w:rsid w:val="00695099"/>
    <w:rsid w:val="00695264"/>
    <w:rsid w:val="0069537E"/>
    <w:rsid w:val="0069556A"/>
    <w:rsid w:val="0069571F"/>
    <w:rsid w:val="00695DA1"/>
    <w:rsid w:val="00695E09"/>
    <w:rsid w:val="006965BD"/>
    <w:rsid w:val="00696C04"/>
    <w:rsid w:val="00696C9F"/>
    <w:rsid w:val="00696DA3"/>
    <w:rsid w:val="006973DE"/>
    <w:rsid w:val="0069768D"/>
    <w:rsid w:val="00697929"/>
    <w:rsid w:val="00697C50"/>
    <w:rsid w:val="00697E2F"/>
    <w:rsid w:val="006A01E1"/>
    <w:rsid w:val="006A0670"/>
    <w:rsid w:val="006A0880"/>
    <w:rsid w:val="006A08E2"/>
    <w:rsid w:val="006A0BCC"/>
    <w:rsid w:val="006A0D80"/>
    <w:rsid w:val="006A0DE9"/>
    <w:rsid w:val="006A0FE6"/>
    <w:rsid w:val="006A11E7"/>
    <w:rsid w:val="006A13BC"/>
    <w:rsid w:val="006A13DF"/>
    <w:rsid w:val="006A1514"/>
    <w:rsid w:val="006A15AE"/>
    <w:rsid w:val="006A1999"/>
    <w:rsid w:val="006A1C38"/>
    <w:rsid w:val="006A1CBD"/>
    <w:rsid w:val="006A286B"/>
    <w:rsid w:val="006A31A6"/>
    <w:rsid w:val="006A31B2"/>
    <w:rsid w:val="006A31F3"/>
    <w:rsid w:val="006A35DC"/>
    <w:rsid w:val="006A38F8"/>
    <w:rsid w:val="006A446B"/>
    <w:rsid w:val="006A4618"/>
    <w:rsid w:val="006A489B"/>
    <w:rsid w:val="006A4CC1"/>
    <w:rsid w:val="006A4CF7"/>
    <w:rsid w:val="006A4EFD"/>
    <w:rsid w:val="006A57D6"/>
    <w:rsid w:val="006A57ED"/>
    <w:rsid w:val="006A5899"/>
    <w:rsid w:val="006A5970"/>
    <w:rsid w:val="006A614F"/>
    <w:rsid w:val="006A629E"/>
    <w:rsid w:val="006A6323"/>
    <w:rsid w:val="006A6706"/>
    <w:rsid w:val="006A69E0"/>
    <w:rsid w:val="006A6DED"/>
    <w:rsid w:val="006A6F85"/>
    <w:rsid w:val="006A77D6"/>
    <w:rsid w:val="006A77F7"/>
    <w:rsid w:val="006A7B9F"/>
    <w:rsid w:val="006A7C75"/>
    <w:rsid w:val="006A7CAE"/>
    <w:rsid w:val="006A7D3E"/>
    <w:rsid w:val="006A7E13"/>
    <w:rsid w:val="006B077D"/>
    <w:rsid w:val="006B08E9"/>
    <w:rsid w:val="006B1094"/>
    <w:rsid w:val="006B111F"/>
    <w:rsid w:val="006B1473"/>
    <w:rsid w:val="006B16AA"/>
    <w:rsid w:val="006B18D1"/>
    <w:rsid w:val="006B1917"/>
    <w:rsid w:val="006B1E01"/>
    <w:rsid w:val="006B1F07"/>
    <w:rsid w:val="006B1FEC"/>
    <w:rsid w:val="006B2097"/>
    <w:rsid w:val="006B2622"/>
    <w:rsid w:val="006B2909"/>
    <w:rsid w:val="006B2BBE"/>
    <w:rsid w:val="006B2C8D"/>
    <w:rsid w:val="006B2EF7"/>
    <w:rsid w:val="006B2F93"/>
    <w:rsid w:val="006B3177"/>
    <w:rsid w:val="006B34F8"/>
    <w:rsid w:val="006B35D1"/>
    <w:rsid w:val="006B393A"/>
    <w:rsid w:val="006B3CC8"/>
    <w:rsid w:val="006B3D54"/>
    <w:rsid w:val="006B42A5"/>
    <w:rsid w:val="006B45CC"/>
    <w:rsid w:val="006B4640"/>
    <w:rsid w:val="006B492B"/>
    <w:rsid w:val="006B4BD3"/>
    <w:rsid w:val="006B4C9C"/>
    <w:rsid w:val="006B5196"/>
    <w:rsid w:val="006B55DD"/>
    <w:rsid w:val="006B57C0"/>
    <w:rsid w:val="006B59F7"/>
    <w:rsid w:val="006B6117"/>
    <w:rsid w:val="006B6158"/>
    <w:rsid w:val="006B633F"/>
    <w:rsid w:val="006B63CC"/>
    <w:rsid w:val="006B6D87"/>
    <w:rsid w:val="006B6E6A"/>
    <w:rsid w:val="006B6E85"/>
    <w:rsid w:val="006B6FA1"/>
    <w:rsid w:val="006B727C"/>
    <w:rsid w:val="006B7696"/>
    <w:rsid w:val="006B7AA0"/>
    <w:rsid w:val="006B7BB5"/>
    <w:rsid w:val="006C0094"/>
    <w:rsid w:val="006C0636"/>
    <w:rsid w:val="006C0751"/>
    <w:rsid w:val="006C095D"/>
    <w:rsid w:val="006C0A0E"/>
    <w:rsid w:val="006C0B3A"/>
    <w:rsid w:val="006C11BA"/>
    <w:rsid w:val="006C1779"/>
    <w:rsid w:val="006C2D6E"/>
    <w:rsid w:val="006C353D"/>
    <w:rsid w:val="006C356E"/>
    <w:rsid w:val="006C384F"/>
    <w:rsid w:val="006C386E"/>
    <w:rsid w:val="006C3D25"/>
    <w:rsid w:val="006C3E03"/>
    <w:rsid w:val="006C4490"/>
    <w:rsid w:val="006C4524"/>
    <w:rsid w:val="006C4A93"/>
    <w:rsid w:val="006C4E24"/>
    <w:rsid w:val="006C5218"/>
    <w:rsid w:val="006C526E"/>
    <w:rsid w:val="006C5462"/>
    <w:rsid w:val="006C5478"/>
    <w:rsid w:val="006C54A8"/>
    <w:rsid w:val="006C5F66"/>
    <w:rsid w:val="006C5F88"/>
    <w:rsid w:val="006C6447"/>
    <w:rsid w:val="006C645C"/>
    <w:rsid w:val="006C64F3"/>
    <w:rsid w:val="006C6591"/>
    <w:rsid w:val="006C6D1A"/>
    <w:rsid w:val="006C6FED"/>
    <w:rsid w:val="006C78AF"/>
    <w:rsid w:val="006C7A90"/>
    <w:rsid w:val="006C7C3A"/>
    <w:rsid w:val="006C7E1C"/>
    <w:rsid w:val="006D0556"/>
    <w:rsid w:val="006D0B18"/>
    <w:rsid w:val="006D13CF"/>
    <w:rsid w:val="006D1B6A"/>
    <w:rsid w:val="006D1BD9"/>
    <w:rsid w:val="006D1FED"/>
    <w:rsid w:val="006D26CE"/>
    <w:rsid w:val="006D2C0F"/>
    <w:rsid w:val="006D2E34"/>
    <w:rsid w:val="006D321E"/>
    <w:rsid w:val="006D3300"/>
    <w:rsid w:val="006D3333"/>
    <w:rsid w:val="006D3645"/>
    <w:rsid w:val="006D372D"/>
    <w:rsid w:val="006D39F6"/>
    <w:rsid w:val="006D3B84"/>
    <w:rsid w:val="006D3D4C"/>
    <w:rsid w:val="006D3D9A"/>
    <w:rsid w:val="006D4120"/>
    <w:rsid w:val="006D4135"/>
    <w:rsid w:val="006D44F2"/>
    <w:rsid w:val="006D4AE0"/>
    <w:rsid w:val="006D4CCF"/>
    <w:rsid w:val="006D4E7B"/>
    <w:rsid w:val="006D534A"/>
    <w:rsid w:val="006D5490"/>
    <w:rsid w:val="006D57F1"/>
    <w:rsid w:val="006D5BA5"/>
    <w:rsid w:val="006D5C20"/>
    <w:rsid w:val="006D5F16"/>
    <w:rsid w:val="006D60E2"/>
    <w:rsid w:val="006D6D7C"/>
    <w:rsid w:val="006D6FC5"/>
    <w:rsid w:val="006D70BE"/>
    <w:rsid w:val="006D71BF"/>
    <w:rsid w:val="006D7332"/>
    <w:rsid w:val="006D76DD"/>
    <w:rsid w:val="006D76F6"/>
    <w:rsid w:val="006D7EA4"/>
    <w:rsid w:val="006D7F52"/>
    <w:rsid w:val="006E01FD"/>
    <w:rsid w:val="006E08D9"/>
    <w:rsid w:val="006E0926"/>
    <w:rsid w:val="006E098A"/>
    <w:rsid w:val="006E0A83"/>
    <w:rsid w:val="006E0AF0"/>
    <w:rsid w:val="006E0C54"/>
    <w:rsid w:val="006E0DEA"/>
    <w:rsid w:val="006E0F2D"/>
    <w:rsid w:val="006E1271"/>
    <w:rsid w:val="006E15A0"/>
    <w:rsid w:val="006E181B"/>
    <w:rsid w:val="006E1AA6"/>
    <w:rsid w:val="006E1BE9"/>
    <w:rsid w:val="006E1D2E"/>
    <w:rsid w:val="006E1E1F"/>
    <w:rsid w:val="006E2821"/>
    <w:rsid w:val="006E2913"/>
    <w:rsid w:val="006E2B25"/>
    <w:rsid w:val="006E2B58"/>
    <w:rsid w:val="006E2D11"/>
    <w:rsid w:val="006E2E68"/>
    <w:rsid w:val="006E32B2"/>
    <w:rsid w:val="006E347C"/>
    <w:rsid w:val="006E3595"/>
    <w:rsid w:val="006E37FA"/>
    <w:rsid w:val="006E3A70"/>
    <w:rsid w:val="006E3F96"/>
    <w:rsid w:val="006E4990"/>
    <w:rsid w:val="006E4BED"/>
    <w:rsid w:val="006E4D92"/>
    <w:rsid w:val="006E5098"/>
    <w:rsid w:val="006E558D"/>
    <w:rsid w:val="006E5B72"/>
    <w:rsid w:val="006E5CD9"/>
    <w:rsid w:val="006E6190"/>
    <w:rsid w:val="006E61A4"/>
    <w:rsid w:val="006E656A"/>
    <w:rsid w:val="006E68B8"/>
    <w:rsid w:val="006E6F8B"/>
    <w:rsid w:val="006E704E"/>
    <w:rsid w:val="006E7214"/>
    <w:rsid w:val="006E72AF"/>
    <w:rsid w:val="006E7429"/>
    <w:rsid w:val="006E7842"/>
    <w:rsid w:val="006E7A74"/>
    <w:rsid w:val="006F09F6"/>
    <w:rsid w:val="006F0A68"/>
    <w:rsid w:val="006F0AD1"/>
    <w:rsid w:val="006F0EC7"/>
    <w:rsid w:val="006F1115"/>
    <w:rsid w:val="006F1956"/>
    <w:rsid w:val="006F1B82"/>
    <w:rsid w:val="006F1DB3"/>
    <w:rsid w:val="006F1F5D"/>
    <w:rsid w:val="006F22DC"/>
    <w:rsid w:val="006F2795"/>
    <w:rsid w:val="006F27D9"/>
    <w:rsid w:val="006F2F2E"/>
    <w:rsid w:val="006F2F46"/>
    <w:rsid w:val="006F30CC"/>
    <w:rsid w:val="006F3225"/>
    <w:rsid w:val="006F3237"/>
    <w:rsid w:val="006F3251"/>
    <w:rsid w:val="006F368F"/>
    <w:rsid w:val="006F3D46"/>
    <w:rsid w:val="006F4008"/>
    <w:rsid w:val="006F4098"/>
    <w:rsid w:val="006F40B0"/>
    <w:rsid w:val="006F455F"/>
    <w:rsid w:val="006F46A0"/>
    <w:rsid w:val="006F4881"/>
    <w:rsid w:val="006F4941"/>
    <w:rsid w:val="006F53B2"/>
    <w:rsid w:val="006F5CC5"/>
    <w:rsid w:val="006F5DD9"/>
    <w:rsid w:val="006F5DF7"/>
    <w:rsid w:val="006F5E88"/>
    <w:rsid w:val="006F6456"/>
    <w:rsid w:val="006F6B49"/>
    <w:rsid w:val="006F6B6D"/>
    <w:rsid w:val="006F6D7F"/>
    <w:rsid w:val="006F6EA8"/>
    <w:rsid w:val="006F6FAC"/>
    <w:rsid w:val="006F6FD2"/>
    <w:rsid w:val="006F7063"/>
    <w:rsid w:val="006F7282"/>
    <w:rsid w:val="006F7E3A"/>
    <w:rsid w:val="007003AA"/>
    <w:rsid w:val="007004D4"/>
    <w:rsid w:val="007007D1"/>
    <w:rsid w:val="00700846"/>
    <w:rsid w:val="00700B1D"/>
    <w:rsid w:val="00701332"/>
    <w:rsid w:val="0070137A"/>
    <w:rsid w:val="007016C6"/>
    <w:rsid w:val="007017FA"/>
    <w:rsid w:val="0070182D"/>
    <w:rsid w:val="007019E4"/>
    <w:rsid w:val="00701C99"/>
    <w:rsid w:val="00701DC6"/>
    <w:rsid w:val="00702847"/>
    <w:rsid w:val="007028D4"/>
    <w:rsid w:val="00702942"/>
    <w:rsid w:val="0070295C"/>
    <w:rsid w:val="00702A28"/>
    <w:rsid w:val="00702F2B"/>
    <w:rsid w:val="00702F2D"/>
    <w:rsid w:val="00702FAE"/>
    <w:rsid w:val="00703700"/>
    <w:rsid w:val="00703CD0"/>
    <w:rsid w:val="00703CFB"/>
    <w:rsid w:val="0070441F"/>
    <w:rsid w:val="0070455F"/>
    <w:rsid w:val="007045FB"/>
    <w:rsid w:val="0070466D"/>
    <w:rsid w:val="00704821"/>
    <w:rsid w:val="0070489E"/>
    <w:rsid w:val="00704B07"/>
    <w:rsid w:val="00704B5D"/>
    <w:rsid w:val="00704C11"/>
    <w:rsid w:val="00704F29"/>
    <w:rsid w:val="00704FEB"/>
    <w:rsid w:val="0070523A"/>
    <w:rsid w:val="007054B4"/>
    <w:rsid w:val="007054F2"/>
    <w:rsid w:val="00705A28"/>
    <w:rsid w:val="007060FC"/>
    <w:rsid w:val="00706129"/>
    <w:rsid w:val="00706318"/>
    <w:rsid w:val="007063ED"/>
    <w:rsid w:val="007066A2"/>
    <w:rsid w:val="00706B2A"/>
    <w:rsid w:val="00706C52"/>
    <w:rsid w:val="0070706C"/>
    <w:rsid w:val="00707815"/>
    <w:rsid w:val="0070784B"/>
    <w:rsid w:val="00707D68"/>
    <w:rsid w:val="00707F5C"/>
    <w:rsid w:val="00710A2B"/>
    <w:rsid w:val="00710B17"/>
    <w:rsid w:val="0071122F"/>
    <w:rsid w:val="0071133F"/>
    <w:rsid w:val="00711463"/>
    <w:rsid w:val="00711DDF"/>
    <w:rsid w:val="00712335"/>
    <w:rsid w:val="007123C6"/>
    <w:rsid w:val="007125EE"/>
    <w:rsid w:val="00712919"/>
    <w:rsid w:val="007129D4"/>
    <w:rsid w:val="00712C44"/>
    <w:rsid w:val="007136C3"/>
    <w:rsid w:val="0071372C"/>
    <w:rsid w:val="00713B20"/>
    <w:rsid w:val="00713D16"/>
    <w:rsid w:val="007146C9"/>
    <w:rsid w:val="007146F5"/>
    <w:rsid w:val="00714894"/>
    <w:rsid w:val="00714E18"/>
    <w:rsid w:val="00714F20"/>
    <w:rsid w:val="00715100"/>
    <w:rsid w:val="007151F5"/>
    <w:rsid w:val="007154C9"/>
    <w:rsid w:val="007156B6"/>
    <w:rsid w:val="007158EF"/>
    <w:rsid w:val="00715DF9"/>
    <w:rsid w:val="00715F00"/>
    <w:rsid w:val="00715FFA"/>
    <w:rsid w:val="00716056"/>
    <w:rsid w:val="0071644D"/>
    <w:rsid w:val="007168CB"/>
    <w:rsid w:val="00716B21"/>
    <w:rsid w:val="00716B40"/>
    <w:rsid w:val="00716DAB"/>
    <w:rsid w:val="00716DEA"/>
    <w:rsid w:val="00716EDF"/>
    <w:rsid w:val="00717094"/>
    <w:rsid w:val="00717408"/>
    <w:rsid w:val="00717753"/>
    <w:rsid w:val="007177E7"/>
    <w:rsid w:val="00717AE2"/>
    <w:rsid w:val="0072062F"/>
    <w:rsid w:val="00720BF0"/>
    <w:rsid w:val="00720CF8"/>
    <w:rsid w:val="00720E75"/>
    <w:rsid w:val="007210A9"/>
    <w:rsid w:val="007213E9"/>
    <w:rsid w:val="00721476"/>
    <w:rsid w:val="00721552"/>
    <w:rsid w:val="0072174A"/>
    <w:rsid w:val="00721F6B"/>
    <w:rsid w:val="007220F8"/>
    <w:rsid w:val="0072339B"/>
    <w:rsid w:val="007233C0"/>
    <w:rsid w:val="007239E9"/>
    <w:rsid w:val="00723D30"/>
    <w:rsid w:val="00723EA0"/>
    <w:rsid w:val="00723FAF"/>
    <w:rsid w:val="00724185"/>
    <w:rsid w:val="007245C8"/>
    <w:rsid w:val="0072485F"/>
    <w:rsid w:val="00724982"/>
    <w:rsid w:val="007249DE"/>
    <w:rsid w:val="00724B3C"/>
    <w:rsid w:val="00725095"/>
    <w:rsid w:val="007252A2"/>
    <w:rsid w:val="00725586"/>
    <w:rsid w:val="007256D4"/>
    <w:rsid w:val="00725E2A"/>
    <w:rsid w:val="00726165"/>
    <w:rsid w:val="00726167"/>
    <w:rsid w:val="007264F7"/>
    <w:rsid w:val="0072655E"/>
    <w:rsid w:val="00726B48"/>
    <w:rsid w:val="00726D4D"/>
    <w:rsid w:val="00726E9B"/>
    <w:rsid w:val="00727204"/>
    <w:rsid w:val="00727863"/>
    <w:rsid w:val="00727C57"/>
    <w:rsid w:val="0073017E"/>
    <w:rsid w:val="00730259"/>
    <w:rsid w:val="0073028A"/>
    <w:rsid w:val="0073030C"/>
    <w:rsid w:val="00730BDA"/>
    <w:rsid w:val="0073106E"/>
    <w:rsid w:val="0073146E"/>
    <w:rsid w:val="00731611"/>
    <w:rsid w:val="00731614"/>
    <w:rsid w:val="007326FF"/>
    <w:rsid w:val="007328BB"/>
    <w:rsid w:val="00732B09"/>
    <w:rsid w:val="00732EB2"/>
    <w:rsid w:val="00733450"/>
    <w:rsid w:val="007335C0"/>
    <w:rsid w:val="00733E9A"/>
    <w:rsid w:val="00733FBF"/>
    <w:rsid w:val="007348F9"/>
    <w:rsid w:val="00734D86"/>
    <w:rsid w:val="00734F9D"/>
    <w:rsid w:val="00734FAF"/>
    <w:rsid w:val="00735984"/>
    <w:rsid w:val="00735AFB"/>
    <w:rsid w:val="00735B17"/>
    <w:rsid w:val="00735BAF"/>
    <w:rsid w:val="00735C08"/>
    <w:rsid w:val="00735EBA"/>
    <w:rsid w:val="0073603A"/>
    <w:rsid w:val="007364E8"/>
    <w:rsid w:val="00736AE3"/>
    <w:rsid w:val="00736B03"/>
    <w:rsid w:val="00736B88"/>
    <w:rsid w:val="00736BE9"/>
    <w:rsid w:val="00736C9B"/>
    <w:rsid w:val="00736E10"/>
    <w:rsid w:val="00736FAA"/>
    <w:rsid w:val="007372CD"/>
    <w:rsid w:val="0073749F"/>
    <w:rsid w:val="00737571"/>
    <w:rsid w:val="00737AF6"/>
    <w:rsid w:val="00737BE8"/>
    <w:rsid w:val="00737DAB"/>
    <w:rsid w:val="00740703"/>
    <w:rsid w:val="00740886"/>
    <w:rsid w:val="0074091F"/>
    <w:rsid w:val="00740B1B"/>
    <w:rsid w:val="00740C58"/>
    <w:rsid w:val="00741078"/>
    <w:rsid w:val="0074151F"/>
    <w:rsid w:val="00741D86"/>
    <w:rsid w:val="00742160"/>
    <w:rsid w:val="0074248F"/>
    <w:rsid w:val="0074283D"/>
    <w:rsid w:val="00742BC7"/>
    <w:rsid w:val="00742D38"/>
    <w:rsid w:val="00742E6E"/>
    <w:rsid w:val="0074315D"/>
    <w:rsid w:val="007431E2"/>
    <w:rsid w:val="0074350E"/>
    <w:rsid w:val="0074371A"/>
    <w:rsid w:val="00743D66"/>
    <w:rsid w:val="007442DC"/>
    <w:rsid w:val="00744381"/>
    <w:rsid w:val="0074442E"/>
    <w:rsid w:val="007447E8"/>
    <w:rsid w:val="00744936"/>
    <w:rsid w:val="00744A43"/>
    <w:rsid w:val="00744DDA"/>
    <w:rsid w:val="007450BE"/>
    <w:rsid w:val="007451DF"/>
    <w:rsid w:val="00745394"/>
    <w:rsid w:val="007457CF"/>
    <w:rsid w:val="00745918"/>
    <w:rsid w:val="00745953"/>
    <w:rsid w:val="00745B1E"/>
    <w:rsid w:val="00745BCD"/>
    <w:rsid w:val="00745D6B"/>
    <w:rsid w:val="007461BF"/>
    <w:rsid w:val="0074675B"/>
    <w:rsid w:val="007467B1"/>
    <w:rsid w:val="00746D81"/>
    <w:rsid w:val="00746F24"/>
    <w:rsid w:val="00746FE3"/>
    <w:rsid w:val="0074714B"/>
    <w:rsid w:val="007472BA"/>
    <w:rsid w:val="00747404"/>
    <w:rsid w:val="0074753F"/>
    <w:rsid w:val="007475A4"/>
    <w:rsid w:val="007475FE"/>
    <w:rsid w:val="0074776B"/>
    <w:rsid w:val="007478DC"/>
    <w:rsid w:val="0074795E"/>
    <w:rsid w:val="00747AEB"/>
    <w:rsid w:val="00747B05"/>
    <w:rsid w:val="00747BAB"/>
    <w:rsid w:val="00747BDE"/>
    <w:rsid w:val="0075004D"/>
    <w:rsid w:val="00750069"/>
    <w:rsid w:val="00750304"/>
    <w:rsid w:val="00750330"/>
    <w:rsid w:val="007518FF"/>
    <w:rsid w:val="00751B29"/>
    <w:rsid w:val="00751DE8"/>
    <w:rsid w:val="00751EBB"/>
    <w:rsid w:val="007523C9"/>
    <w:rsid w:val="00752A5B"/>
    <w:rsid w:val="00752C36"/>
    <w:rsid w:val="00753AA7"/>
    <w:rsid w:val="00753C0D"/>
    <w:rsid w:val="00753FE4"/>
    <w:rsid w:val="0075408E"/>
    <w:rsid w:val="007545FA"/>
    <w:rsid w:val="00754B2E"/>
    <w:rsid w:val="0075515F"/>
    <w:rsid w:val="007551E3"/>
    <w:rsid w:val="00755333"/>
    <w:rsid w:val="00755B41"/>
    <w:rsid w:val="00755C40"/>
    <w:rsid w:val="00755EB5"/>
    <w:rsid w:val="007564C1"/>
    <w:rsid w:val="0075678F"/>
    <w:rsid w:val="00756850"/>
    <w:rsid w:val="007572B5"/>
    <w:rsid w:val="007572DF"/>
    <w:rsid w:val="007573A8"/>
    <w:rsid w:val="007574B1"/>
    <w:rsid w:val="007574CB"/>
    <w:rsid w:val="00757532"/>
    <w:rsid w:val="0075756A"/>
    <w:rsid w:val="00757990"/>
    <w:rsid w:val="007603A0"/>
    <w:rsid w:val="00760429"/>
    <w:rsid w:val="00760670"/>
    <w:rsid w:val="00760889"/>
    <w:rsid w:val="007609C9"/>
    <w:rsid w:val="00760D01"/>
    <w:rsid w:val="007610B0"/>
    <w:rsid w:val="0076110D"/>
    <w:rsid w:val="007611F6"/>
    <w:rsid w:val="007612F1"/>
    <w:rsid w:val="0076144C"/>
    <w:rsid w:val="007614D1"/>
    <w:rsid w:val="00761D5A"/>
    <w:rsid w:val="00762572"/>
    <w:rsid w:val="00762696"/>
    <w:rsid w:val="00762B43"/>
    <w:rsid w:val="00762E40"/>
    <w:rsid w:val="007630AA"/>
    <w:rsid w:val="007630CE"/>
    <w:rsid w:val="00763655"/>
    <w:rsid w:val="00763673"/>
    <w:rsid w:val="00763F39"/>
    <w:rsid w:val="00763FC2"/>
    <w:rsid w:val="00764CAE"/>
    <w:rsid w:val="0076509F"/>
    <w:rsid w:val="007650BD"/>
    <w:rsid w:val="007652D9"/>
    <w:rsid w:val="007656E8"/>
    <w:rsid w:val="00765844"/>
    <w:rsid w:val="007658A8"/>
    <w:rsid w:val="00765B42"/>
    <w:rsid w:val="00765DD4"/>
    <w:rsid w:val="00766AD8"/>
    <w:rsid w:val="00766EF4"/>
    <w:rsid w:val="00767188"/>
    <w:rsid w:val="00767641"/>
    <w:rsid w:val="007677A3"/>
    <w:rsid w:val="007678E4"/>
    <w:rsid w:val="00770360"/>
    <w:rsid w:val="0077048A"/>
    <w:rsid w:val="00770E62"/>
    <w:rsid w:val="007711B9"/>
    <w:rsid w:val="007714BF"/>
    <w:rsid w:val="00771C18"/>
    <w:rsid w:val="0077200E"/>
    <w:rsid w:val="007727B2"/>
    <w:rsid w:val="007727C9"/>
    <w:rsid w:val="00772911"/>
    <w:rsid w:val="00772CB9"/>
    <w:rsid w:val="00773173"/>
    <w:rsid w:val="0077358A"/>
    <w:rsid w:val="007738FE"/>
    <w:rsid w:val="00773A12"/>
    <w:rsid w:val="00774185"/>
    <w:rsid w:val="007747A1"/>
    <w:rsid w:val="00775175"/>
    <w:rsid w:val="007751CC"/>
    <w:rsid w:val="00775525"/>
    <w:rsid w:val="00775A0A"/>
    <w:rsid w:val="00775B38"/>
    <w:rsid w:val="00775BB5"/>
    <w:rsid w:val="00775BE0"/>
    <w:rsid w:val="00775DE3"/>
    <w:rsid w:val="00775F31"/>
    <w:rsid w:val="00775FDE"/>
    <w:rsid w:val="00776230"/>
    <w:rsid w:val="007764C5"/>
    <w:rsid w:val="0077657E"/>
    <w:rsid w:val="0077666D"/>
    <w:rsid w:val="0077678C"/>
    <w:rsid w:val="00776A8F"/>
    <w:rsid w:val="00776B69"/>
    <w:rsid w:val="0077753F"/>
    <w:rsid w:val="007775E7"/>
    <w:rsid w:val="00777D7C"/>
    <w:rsid w:val="00780C16"/>
    <w:rsid w:val="00780D16"/>
    <w:rsid w:val="00780DE1"/>
    <w:rsid w:val="00780DF2"/>
    <w:rsid w:val="00781328"/>
    <w:rsid w:val="0078150E"/>
    <w:rsid w:val="007818BF"/>
    <w:rsid w:val="00781906"/>
    <w:rsid w:val="00781924"/>
    <w:rsid w:val="00781A51"/>
    <w:rsid w:val="00781B88"/>
    <w:rsid w:val="0078200A"/>
    <w:rsid w:val="00782366"/>
    <w:rsid w:val="00782391"/>
    <w:rsid w:val="00782565"/>
    <w:rsid w:val="007825E8"/>
    <w:rsid w:val="0078314D"/>
    <w:rsid w:val="007833A3"/>
    <w:rsid w:val="007833CF"/>
    <w:rsid w:val="0078366C"/>
    <w:rsid w:val="007836E1"/>
    <w:rsid w:val="00783868"/>
    <w:rsid w:val="00783CB8"/>
    <w:rsid w:val="00783FC1"/>
    <w:rsid w:val="007840E4"/>
    <w:rsid w:val="00784885"/>
    <w:rsid w:val="00784B21"/>
    <w:rsid w:val="0078511E"/>
    <w:rsid w:val="007852F9"/>
    <w:rsid w:val="00785A54"/>
    <w:rsid w:val="00785D68"/>
    <w:rsid w:val="00785DDE"/>
    <w:rsid w:val="00785F79"/>
    <w:rsid w:val="007861C2"/>
    <w:rsid w:val="00786235"/>
    <w:rsid w:val="00786DA7"/>
    <w:rsid w:val="007877AA"/>
    <w:rsid w:val="007877F9"/>
    <w:rsid w:val="007900E8"/>
    <w:rsid w:val="007909AD"/>
    <w:rsid w:val="00790B0B"/>
    <w:rsid w:val="00790B7A"/>
    <w:rsid w:val="007911DB"/>
    <w:rsid w:val="0079122F"/>
    <w:rsid w:val="00791366"/>
    <w:rsid w:val="0079175C"/>
    <w:rsid w:val="007917D4"/>
    <w:rsid w:val="00791A00"/>
    <w:rsid w:val="00791C68"/>
    <w:rsid w:val="00791D6B"/>
    <w:rsid w:val="00791F10"/>
    <w:rsid w:val="00791FB9"/>
    <w:rsid w:val="007921C9"/>
    <w:rsid w:val="0079237F"/>
    <w:rsid w:val="007924C7"/>
    <w:rsid w:val="00792897"/>
    <w:rsid w:val="00793028"/>
    <w:rsid w:val="00793062"/>
    <w:rsid w:val="0079318B"/>
    <w:rsid w:val="0079336C"/>
    <w:rsid w:val="0079387F"/>
    <w:rsid w:val="00793EA9"/>
    <w:rsid w:val="00793EAF"/>
    <w:rsid w:val="00794110"/>
    <w:rsid w:val="00794164"/>
    <w:rsid w:val="00794367"/>
    <w:rsid w:val="00794CAD"/>
    <w:rsid w:val="00794F10"/>
    <w:rsid w:val="00795269"/>
    <w:rsid w:val="00795357"/>
    <w:rsid w:val="00795503"/>
    <w:rsid w:val="00795A0B"/>
    <w:rsid w:val="00795A55"/>
    <w:rsid w:val="00795AC4"/>
    <w:rsid w:val="00796562"/>
    <w:rsid w:val="007966A5"/>
    <w:rsid w:val="00796707"/>
    <w:rsid w:val="00796AEC"/>
    <w:rsid w:val="00796D1A"/>
    <w:rsid w:val="00796D35"/>
    <w:rsid w:val="00796F68"/>
    <w:rsid w:val="007973F1"/>
    <w:rsid w:val="00797469"/>
    <w:rsid w:val="0079792A"/>
    <w:rsid w:val="00797A27"/>
    <w:rsid w:val="00797EC3"/>
    <w:rsid w:val="007A0084"/>
    <w:rsid w:val="007A04E8"/>
    <w:rsid w:val="007A05FE"/>
    <w:rsid w:val="007A1055"/>
    <w:rsid w:val="007A10C9"/>
    <w:rsid w:val="007A1732"/>
    <w:rsid w:val="007A17CF"/>
    <w:rsid w:val="007A19B5"/>
    <w:rsid w:val="007A1F83"/>
    <w:rsid w:val="007A1FD1"/>
    <w:rsid w:val="007A1FE2"/>
    <w:rsid w:val="007A2671"/>
    <w:rsid w:val="007A26FB"/>
    <w:rsid w:val="007A29FA"/>
    <w:rsid w:val="007A2E8E"/>
    <w:rsid w:val="007A3284"/>
    <w:rsid w:val="007A354B"/>
    <w:rsid w:val="007A3578"/>
    <w:rsid w:val="007A379F"/>
    <w:rsid w:val="007A38A4"/>
    <w:rsid w:val="007A3F08"/>
    <w:rsid w:val="007A3FB1"/>
    <w:rsid w:val="007A4582"/>
    <w:rsid w:val="007A4785"/>
    <w:rsid w:val="007A4936"/>
    <w:rsid w:val="007A4D22"/>
    <w:rsid w:val="007A516A"/>
    <w:rsid w:val="007A51F2"/>
    <w:rsid w:val="007A58C8"/>
    <w:rsid w:val="007A58ED"/>
    <w:rsid w:val="007A5C1B"/>
    <w:rsid w:val="007A5DC6"/>
    <w:rsid w:val="007A5E52"/>
    <w:rsid w:val="007A61D2"/>
    <w:rsid w:val="007A6569"/>
    <w:rsid w:val="007A6DAB"/>
    <w:rsid w:val="007A77A6"/>
    <w:rsid w:val="007A7A44"/>
    <w:rsid w:val="007A7B9A"/>
    <w:rsid w:val="007B0108"/>
    <w:rsid w:val="007B0393"/>
    <w:rsid w:val="007B0484"/>
    <w:rsid w:val="007B0531"/>
    <w:rsid w:val="007B164A"/>
    <w:rsid w:val="007B1A17"/>
    <w:rsid w:val="007B1ACC"/>
    <w:rsid w:val="007B2446"/>
    <w:rsid w:val="007B26F6"/>
    <w:rsid w:val="007B2879"/>
    <w:rsid w:val="007B2912"/>
    <w:rsid w:val="007B2D6D"/>
    <w:rsid w:val="007B2EB4"/>
    <w:rsid w:val="007B35EC"/>
    <w:rsid w:val="007B378C"/>
    <w:rsid w:val="007B3A0C"/>
    <w:rsid w:val="007B3F3B"/>
    <w:rsid w:val="007B3FB6"/>
    <w:rsid w:val="007B4791"/>
    <w:rsid w:val="007B4B3A"/>
    <w:rsid w:val="007B4BD6"/>
    <w:rsid w:val="007B4C46"/>
    <w:rsid w:val="007B524E"/>
    <w:rsid w:val="007B534A"/>
    <w:rsid w:val="007B5430"/>
    <w:rsid w:val="007B5D86"/>
    <w:rsid w:val="007B5EC5"/>
    <w:rsid w:val="007B5F0C"/>
    <w:rsid w:val="007B65DB"/>
    <w:rsid w:val="007B6B04"/>
    <w:rsid w:val="007B6E1D"/>
    <w:rsid w:val="007B71FC"/>
    <w:rsid w:val="007B72DF"/>
    <w:rsid w:val="007B745D"/>
    <w:rsid w:val="007B7788"/>
    <w:rsid w:val="007B77D0"/>
    <w:rsid w:val="007B7B8E"/>
    <w:rsid w:val="007B7CC2"/>
    <w:rsid w:val="007B7D5B"/>
    <w:rsid w:val="007C000F"/>
    <w:rsid w:val="007C0683"/>
    <w:rsid w:val="007C073F"/>
    <w:rsid w:val="007C0CDB"/>
    <w:rsid w:val="007C12A8"/>
    <w:rsid w:val="007C12B5"/>
    <w:rsid w:val="007C194C"/>
    <w:rsid w:val="007C1B1A"/>
    <w:rsid w:val="007C1D5F"/>
    <w:rsid w:val="007C1D64"/>
    <w:rsid w:val="007C20B9"/>
    <w:rsid w:val="007C2171"/>
    <w:rsid w:val="007C29C2"/>
    <w:rsid w:val="007C2B10"/>
    <w:rsid w:val="007C2C36"/>
    <w:rsid w:val="007C2C86"/>
    <w:rsid w:val="007C2E01"/>
    <w:rsid w:val="007C2FAE"/>
    <w:rsid w:val="007C33A0"/>
    <w:rsid w:val="007C4AD8"/>
    <w:rsid w:val="007C4B82"/>
    <w:rsid w:val="007C4CB4"/>
    <w:rsid w:val="007C4CD3"/>
    <w:rsid w:val="007C50FD"/>
    <w:rsid w:val="007C532A"/>
    <w:rsid w:val="007C5769"/>
    <w:rsid w:val="007C57D0"/>
    <w:rsid w:val="007C59EC"/>
    <w:rsid w:val="007C5A63"/>
    <w:rsid w:val="007C5AB6"/>
    <w:rsid w:val="007C622E"/>
    <w:rsid w:val="007C64A4"/>
    <w:rsid w:val="007C6667"/>
    <w:rsid w:val="007C673E"/>
    <w:rsid w:val="007C69E5"/>
    <w:rsid w:val="007C6B37"/>
    <w:rsid w:val="007C6C1F"/>
    <w:rsid w:val="007C6D2D"/>
    <w:rsid w:val="007C70A0"/>
    <w:rsid w:val="007C7356"/>
    <w:rsid w:val="007C758D"/>
    <w:rsid w:val="007C7728"/>
    <w:rsid w:val="007C7738"/>
    <w:rsid w:val="007C7C27"/>
    <w:rsid w:val="007C7CF8"/>
    <w:rsid w:val="007C7D18"/>
    <w:rsid w:val="007C7ED6"/>
    <w:rsid w:val="007D0227"/>
    <w:rsid w:val="007D0AAC"/>
    <w:rsid w:val="007D0EBC"/>
    <w:rsid w:val="007D10A1"/>
    <w:rsid w:val="007D1188"/>
    <w:rsid w:val="007D11CB"/>
    <w:rsid w:val="007D137A"/>
    <w:rsid w:val="007D1504"/>
    <w:rsid w:val="007D16F5"/>
    <w:rsid w:val="007D1B6E"/>
    <w:rsid w:val="007D1BF4"/>
    <w:rsid w:val="007D1E4E"/>
    <w:rsid w:val="007D1F18"/>
    <w:rsid w:val="007D2095"/>
    <w:rsid w:val="007D256E"/>
    <w:rsid w:val="007D2840"/>
    <w:rsid w:val="007D29DC"/>
    <w:rsid w:val="007D2B5D"/>
    <w:rsid w:val="007D2DB1"/>
    <w:rsid w:val="007D330A"/>
    <w:rsid w:val="007D38D2"/>
    <w:rsid w:val="007D39DE"/>
    <w:rsid w:val="007D3EA5"/>
    <w:rsid w:val="007D3FAB"/>
    <w:rsid w:val="007D437E"/>
    <w:rsid w:val="007D43A4"/>
    <w:rsid w:val="007D499D"/>
    <w:rsid w:val="007D4F70"/>
    <w:rsid w:val="007D5658"/>
    <w:rsid w:val="007D58C4"/>
    <w:rsid w:val="007D59E6"/>
    <w:rsid w:val="007D61C8"/>
    <w:rsid w:val="007D6484"/>
    <w:rsid w:val="007D697C"/>
    <w:rsid w:val="007D6B79"/>
    <w:rsid w:val="007D6D7F"/>
    <w:rsid w:val="007D747E"/>
    <w:rsid w:val="007D7605"/>
    <w:rsid w:val="007D7899"/>
    <w:rsid w:val="007D7B83"/>
    <w:rsid w:val="007D7E81"/>
    <w:rsid w:val="007E07B8"/>
    <w:rsid w:val="007E0EA9"/>
    <w:rsid w:val="007E0EF6"/>
    <w:rsid w:val="007E0F57"/>
    <w:rsid w:val="007E10BB"/>
    <w:rsid w:val="007E122B"/>
    <w:rsid w:val="007E137E"/>
    <w:rsid w:val="007E13B3"/>
    <w:rsid w:val="007E17B3"/>
    <w:rsid w:val="007E19A0"/>
    <w:rsid w:val="007E1EB3"/>
    <w:rsid w:val="007E2092"/>
    <w:rsid w:val="007E2495"/>
    <w:rsid w:val="007E2773"/>
    <w:rsid w:val="007E277C"/>
    <w:rsid w:val="007E283E"/>
    <w:rsid w:val="007E2D1D"/>
    <w:rsid w:val="007E301B"/>
    <w:rsid w:val="007E30DD"/>
    <w:rsid w:val="007E317E"/>
    <w:rsid w:val="007E357F"/>
    <w:rsid w:val="007E3B0D"/>
    <w:rsid w:val="007E3B37"/>
    <w:rsid w:val="007E3C49"/>
    <w:rsid w:val="007E4005"/>
    <w:rsid w:val="007E456C"/>
    <w:rsid w:val="007E4A27"/>
    <w:rsid w:val="007E4ACC"/>
    <w:rsid w:val="007E513B"/>
    <w:rsid w:val="007E5465"/>
    <w:rsid w:val="007E5D58"/>
    <w:rsid w:val="007E5DF0"/>
    <w:rsid w:val="007E6124"/>
    <w:rsid w:val="007E6242"/>
    <w:rsid w:val="007E6426"/>
    <w:rsid w:val="007E6812"/>
    <w:rsid w:val="007E6D55"/>
    <w:rsid w:val="007E6E31"/>
    <w:rsid w:val="007E6FAF"/>
    <w:rsid w:val="007E70ED"/>
    <w:rsid w:val="007E71EC"/>
    <w:rsid w:val="007E7632"/>
    <w:rsid w:val="007E78E4"/>
    <w:rsid w:val="007E7A9E"/>
    <w:rsid w:val="007F05CE"/>
    <w:rsid w:val="007F0629"/>
    <w:rsid w:val="007F062D"/>
    <w:rsid w:val="007F093A"/>
    <w:rsid w:val="007F097C"/>
    <w:rsid w:val="007F0BB0"/>
    <w:rsid w:val="007F0DBC"/>
    <w:rsid w:val="007F0F1C"/>
    <w:rsid w:val="007F0F40"/>
    <w:rsid w:val="007F1196"/>
    <w:rsid w:val="007F145B"/>
    <w:rsid w:val="007F14F2"/>
    <w:rsid w:val="007F167A"/>
    <w:rsid w:val="007F174B"/>
    <w:rsid w:val="007F1BA9"/>
    <w:rsid w:val="007F1CEE"/>
    <w:rsid w:val="007F21FC"/>
    <w:rsid w:val="007F2B2A"/>
    <w:rsid w:val="007F2BCB"/>
    <w:rsid w:val="007F2D55"/>
    <w:rsid w:val="007F2FB0"/>
    <w:rsid w:val="007F2FC8"/>
    <w:rsid w:val="007F33AF"/>
    <w:rsid w:val="007F348A"/>
    <w:rsid w:val="007F381C"/>
    <w:rsid w:val="007F3AD0"/>
    <w:rsid w:val="007F3D32"/>
    <w:rsid w:val="007F3E51"/>
    <w:rsid w:val="007F4A82"/>
    <w:rsid w:val="007F525C"/>
    <w:rsid w:val="007F55E0"/>
    <w:rsid w:val="007F5FE0"/>
    <w:rsid w:val="007F61B0"/>
    <w:rsid w:val="007F638C"/>
    <w:rsid w:val="007F697F"/>
    <w:rsid w:val="007F698B"/>
    <w:rsid w:val="007F6C43"/>
    <w:rsid w:val="007F6E73"/>
    <w:rsid w:val="007F6E88"/>
    <w:rsid w:val="007F7191"/>
    <w:rsid w:val="007F7526"/>
    <w:rsid w:val="007F7BC1"/>
    <w:rsid w:val="007F7E39"/>
    <w:rsid w:val="007F7F39"/>
    <w:rsid w:val="007F7FCB"/>
    <w:rsid w:val="0080001E"/>
    <w:rsid w:val="00800087"/>
    <w:rsid w:val="008001BE"/>
    <w:rsid w:val="0080022E"/>
    <w:rsid w:val="0080063D"/>
    <w:rsid w:val="008008D7"/>
    <w:rsid w:val="00800A7C"/>
    <w:rsid w:val="00800C4A"/>
    <w:rsid w:val="00800D74"/>
    <w:rsid w:val="00800ED4"/>
    <w:rsid w:val="008014DB"/>
    <w:rsid w:val="00801537"/>
    <w:rsid w:val="008016AB"/>
    <w:rsid w:val="008018F2"/>
    <w:rsid w:val="0080228E"/>
    <w:rsid w:val="00802385"/>
    <w:rsid w:val="00802433"/>
    <w:rsid w:val="00802AC0"/>
    <w:rsid w:val="00802DE3"/>
    <w:rsid w:val="008030AD"/>
    <w:rsid w:val="00804965"/>
    <w:rsid w:val="00804AB0"/>
    <w:rsid w:val="0080526D"/>
    <w:rsid w:val="008053DA"/>
    <w:rsid w:val="00805586"/>
    <w:rsid w:val="0080576E"/>
    <w:rsid w:val="00805A39"/>
    <w:rsid w:val="00805B95"/>
    <w:rsid w:val="00805EA1"/>
    <w:rsid w:val="0080633E"/>
    <w:rsid w:val="00806380"/>
    <w:rsid w:val="00806807"/>
    <w:rsid w:val="00806B96"/>
    <w:rsid w:val="00806D9E"/>
    <w:rsid w:val="00806E63"/>
    <w:rsid w:val="00807785"/>
    <w:rsid w:val="00807E88"/>
    <w:rsid w:val="0081013E"/>
    <w:rsid w:val="0081038E"/>
    <w:rsid w:val="00810619"/>
    <w:rsid w:val="008106E5"/>
    <w:rsid w:val="00810896"/>
    <w:rsid w:val="00810B12"/>
    <w:rsid w:val="008117D0"/>
    <w:rsid w:val="00811F3F"/>
    <w:rsid w:val="008121F5"/>
    <w:rsid w:val="00812893"/>
    <w:rsid w:val="00812C74"/>
    <w:rsid w:val="00812F68"/>
    <w:rsid w:val="0081300A"/>
    <w:rsid w:val="00813390"/>
    <w:rsid w:val="00813465"/>
    <w:rsid w:val="008134ED"/>
    <w:rsid w:val="00813B1E"/>
    <w:rsid w:val="00813F8E"/>
    <w:rsid w:val="00814A65"/>
    <w:rsid w:val="00814AF1"/>
    <w:rsid w:val="00814BFD"/>
    <w:rsid w:val="00814CD1"/>
    <w:rsid w:val="00814D96"/>
    <w:rsid w:val="00814DC2"/>
    <w:rsid w:val="0081515E"/>
    <w:rsid w:val="00815238"/>
    <w:rsid w:val="00815524"/>
    <w:rsid w:val="0081566B"/>
    <w:rsid w:val="0081646A"/>
    <w:rsid w:val="0081647D"/>
    <w:rsid w:val="008166D0"/>
    <w:rsid w:val="00816B2D"/>
    <w:rsid w:val="00816CD7"/>
    <w:rsid w:val="00816FA8"/>
    <w:rsid w:val="00817459"/>
    <w:rsid w:val="0081797C"/>
    <w:rsid w:val="00817B03"/>
    <w:rsid w:val="00817E90"/>
    <w:rsid w:val="008204AD"/>
    <w:rsid w:val="00820658"/>
    <w:rsid w:val="0082078C"/>
    <w:rsid w:val="00820974"/>
    <w:rsid w:val="00820E65"/>
    <w:rsid w:val="00821D07"/>
    <w:rsid w:val="00821D2B"/>
    <w:rsid w:val="00821FE8"/>
    <w:rsid w:val="008220BC"/>
    <w:rsid w:val="008221A5"/>
    <w:rsid w:val="008223E5"/>
    <w:rsid w:val="00822556"/>
    <w:rsid w:val="008227B2"/>
    <w:rsid w:val="008231C3"/>
    <w:rsid w:val="00823830"/>
    <w:rsid w:val="0082397C"/>
    <w:rsid w:val="00823A01"/>
    <w:rsid w:val="00823B29"/>
    <w:rsid w:val="00823B50"/>
    <w:rsid w:val="00824627"/>
    <w:rsid w:val="00824ABF"/>
    <w:rsid w:val="00824DB3"/>
    <w:rsid w:val="00824F85"/>
    <w:rsid w:val="00825070"/>
    <w:rsid w:val="008254B1"/>
    <w:rsid w:val="008255CB"/>
    <w:rsid w:val="00825802"/>
    <w:rsid w:val="00825847"/>
    <w:rsid w:val="00825B26"/>
    <w:rsid w:val="00825B71"/>
    <w:rsid w:val="00825CCC"/>
    <w:rsid w:val="00825DA3"/>
    <w:rsid w:val="00826176"/>
    <w:rsid w:val="00826188"/>
    <w:rsid w:val="00826AA8"/>
    <w:rsid w:val="00826C21"/>
    <w:rsid w:val="00826C61"/>
    <w:rsid w:val="00826F0A"/>
    <w:rsid w:val="00827036"/>
    <w:rsid w:val="008270F0"/>
    <w:rsid w:val="00827237"/>
    <w:rsid w:val="00827454"/>
    <w:rsid w:val="00827582"/>
    <w:rsid w:val="0082779D"/>
    <w:rsid w:val="008277A0"/>
    <w:rsid w:val="00827841"/>
    <w:rsid w:val="00827864"/>
    <w:rsid w:val="008278AF"/>
    <w:rsid w:val="00827BD1"/>
    <w:rsid w:val="00827C91"/>
    <w:rsid w:val="00827D7C"/>
    <w:rsid w:val="00827DB2"/>
    <w:rsid w:val="008301DF"/>
    <w:rsid w:val="00830266"/>
    <w:rsid w:val="00830270"/>
    <w:rsid w:val="008302AA"/>
    <w:rsid w:val="008303AE"/>
    <w:rsid w:val="008306C3"/>
    <w:rsid w:val="00830A75"/>
    <w:rsid w:val="00830C5C"/>
    <w:rsid w:val="00830E9D"/>
    <w:rsid w:val="00830F27"/>
    <w:rsid w:val="0083108B"/>
    <w:rsid w:val="008316FD"/>
    <w:rsid w:val="0083178B"/>
    <w:rsid w:val="008317C2"/>
    <w:rsid w:val="0083191D"/>
    <w:rsid w:val="00831C8C"/>
    <w:rsid w:val="00831D6B"/>
    <w:rsid w:val="00831DE8"/>
    <w:rsid w:val="00831E07"/>
    <w:rsid w:val="008322EA"/>
    <w:rsid w:val="00832327"/>
    <w:rsid w:val="00832B1D"/>
    <w:rsid w:val="00832C08"/>
    <w:rsid w:val="00832E75"/>
    <w:rsid w:val="00833098"/>
    <w:rsid w:val="008331D4"/>
    <w:rsid w:val="00833910"/>
    <w:rsid w:val="00833CA7"/>
    <w:rsid w:val="00833F8E"/>
    <w:rsid w:val="00833FB9"/>
    <w:rsid w:val="0083411E"/>
    <w:rsid w:val="00834D11"/>
    <w:rsid w:val="00834FEE"/>
    <w:rsid w:val="00835024"/>
    <w:rsid w:val="00835270"/>
    <w:rsid w:val="008353E9"/>
    <w:rsid w:val="008353F0"/>
    <w:rsid w:val="00835403"/>
    <w:rsid w:val="00835609"/>
    <w:rsid w:val="00835A7F"/>
    <w:rsid w:val="00835C9D"/>
    <w:rsid w:val="00836036"/>
    <w:rsid w:val="008362E1"/>
    <w:rsid w:val="0083676D"/>
    <w:rsid w:val="0083695B"/>
    <w:rsid w:val="00836D13"/>
    <w:rsid w:val="00837065"/>
    <w:rsid w:val="008370FF"/>
    <w:rsid w:val="008374C6"/>
    <w:rsid w:val="00837781"/>
    <w:rsid w:val="008378A1"/>
    <w:rsid w:val="00837ADF"/>
    <w:rsid w:val="00837E25"/>
    <w:rsid w:val="00837EFE"/>
    <w:rsid w:val="00837F45"/>
    <w:rsid w:val="00837F94"/>
    <w:rsid w:val="00840034"/>
    <w:rsid w:val="0084014E"/>
    <w:rsid w:val="00840214"/>
    <w:rsid w:val="00840424"/>
    <w:rsid w:val="00840475"/>
    <w:rsid w:val="008405D6"/>
    <w:rsid w:val="00840ACE"/>
    <w:rsid w:val="00840AFB"/>
    <w:rsid w:val="00840B63"/>
    <w:rsid w:val="00840B8A"/>
    <w:rsid w:val="0084127F"/>
    <w:rsid w:val="0084128E"/>
    <w:rsid w:val="00841661"/>
    <w:rsid w:val="00841C1A"/>
    <w:rsid w:val="00842043"/>
    <w:rsid w:val="008424F5"/>
    <w:rsid w:val="0084283B"/>
    <w:rsid w:val="00842A73"/>
    <w:rsid w:val="00842C2F"/>
    <w:rsid w:val="008432F4"/>
    <w:rsid w:val="008437CA"/>
    <w:rsid w:val="00843ACC"/>
    <w:rsid w:val="00843AED"/>
    <w:rsid w:val="00843E5F"/>
    <w:rsid w:val="0084406E"/>
    <w:rsid w:val="008440F6"/>
    <w:rsid w:val="008442D4"/>
    <w:rsid w:val="0084436A"/>
    <w:rsid w:val="008453FC"/>
    <w:rsid w:val="008457A0"/>
    <w:rsid w:val="00845FEE"/>
    <w:rsid w:val="00846070"/>
    <w:rsid w:val="00846075"/>
    <w:rsid w:val="008460F5"/>
    <w:rsid w:val="008462EF"/>
    <w:rsid w:val="008463C2"/>
    <w:rsid w:val="008466D0"/>
    <w:rsid w:val="00846839"/>
    <w:rsid w:val="0084688D"/>
    <w:rsid w:val="0084689D"/>
    <w:rsid w:val="00846E56"/>
    <w:rsid w:val="0084702E"/>
    <w:rsid w:val="008471D9"/>
    <w:rsid w:val="00847223"/>
    <w:rsid w:val="0084751D"/>
    <w:rsid w:val="00847855"/>
    <w:rsid w:val="00847A76"/>
    <w:rsid w:val="00847FFD"/>
    <w:rsid w:val="00850299"/>
    <w:rsid w:val="008502B3"/>
    <w:rsid w:val="0085042A"/>
    <w:rsid w:val="008506B1"/>
    <w:rsid w:val="008510A5"/>
    <w:rsid w:val="0085148C"/>
    <w:rsid w:val="00851C03"/>
    <w:rsid w:val="008522D8"/>
    <w:rsid w:val="00852330"/>
    <w:rsid w:val="00852450"/>
    <w:rsid w:val="0085252D"/>
    <w:rsid w:val="00852818"/>
    <w:rsid w:val="0085284E"/>
    <w:rsid w:val="00852CC9"/>
    <w:rsid w:val="0085307A"/>
    <w:rsid w:val="008532CF"/>
    <w:rsid w:val="008534E6"/>
    <w:rsid w:val="00853615"/>
    <w:rsid w:val="008536B8"/>
    <w:rsid w:val="00853969"/>
    <w:rsid w:val="00853E36"/>
    <w:rsid w:val="008540F0"/>
    <w:rsid w:val="0085432D"/>
    <w:rsid w:val="0085441D"/>
    <w:rsid w:val="00854504"/>
    <w:rsid w:val="00854C4D"/>
    <w:rsid w:val="00855054"/>
    <w:rsid w:val="008554A7"/>
    <w:rsid w:val="00855645"/>
    <w:rsid w:val="0085585D"/>
    <w:rsid w:val="008559C7"/>
    <w:rsid w:val="00855F4B"/>
    <w:rsid w:val="008563D1"/>
    <w:rsid w:val="0085690C"/>
    <w:rsid w:val="00856C35"/>
    <w:rsid w:val="00856C97"/>
    <w:rsid w:val="00856E40"/>
    <w:rsid w:val="008577FF"/>
    <w:rsid w:val="008578F8"/>
    <w:rsid w:val="008603F7"/>
    <w:rsid w:val="00860490"/>
    <w:rsid w:val="00860952"/>
    <w:rsid w:val="008609DF"/>
    <w:rsid w:val="008609E1"/>
    <w:rsid w:val="00860DA3"/>
    <w:rsid w:val="00860DD1"/>
    <w:rsid w:val="00860DEE"/>
    <w:rsid w:val="00861138"/>
    <w:rsid w:val="00861179"/>
    <w:rsid w:val="00861439"/>
    <w:rsid w:val="008619B0"/>
    <w:rsid w:val="00861BB8"/>
    <w:rsid w:val="00861BC9"/>
    <w:rsid w:val="00861CC2"/>
    <w:rsid w:val="008620D2"/>
    <w:rsid w:val="0086247F"/>
    <w:rsid w:val="00862608"/>
    <w:rsid w:val="00862D32"/>
    <w:rsid w:val="00863119"/>
    <w:rsid w:val="008633CE"/>
    <w:rsid w:val="00863459"/>
    <w:rsid w:val="00863781"/>
    <w:rsid w:val="0086391F"/>
    <w:rsid w:val="00863CCE"/>
    <w:rsid w:val="00864310"/>
    <w:rsid w:val="00865002"/>
    <w:rsid w:val="008651BB"/>
    <w:rsid w:val="008655BE"/>
    <w:rsid w:val="00865A47"/>
    <w:rsid w:val="0086663A"/>
    <w:rsid w:val="008669A0"/>
    <w:rsid w:val="00866AF7"/>
    <w:rsid w:val="00867980"/>
    <w:rsid w:val="00867ABE"/>
    <w:rsid w:val="00870309"/>
    <w:rsid w:val="00870312"/>
    <w:rsid w:val="00870409"/>
    <w:rsid w:val="00870593"/>
    <w:rsid w:val="00870AED"/>
    <w:rsid w:val="00870E9A"/>
    <w:rsid w:val="008710A1"/>
    <w:rsid w:val="008715A4"/>
    <w:rsid w:val="008718DC"/>
    <w:rsid w:val="00871BEA"/>
    <w:rsid w:val="00871C99"/>
    <w:rsid w:val="00871E91"/>
    <w:rsid w:val="0087207C"/>
    <w:rsid w:val="008723E9"/>
    <w:rsid w:val="008725EF"/>
    <w:rsid w:val="00872693"/>
    <w:rsid w:val="008728FC"/>
    <w:rsid w:val="00872943"/>
    <w:rsid w:val="00872945"/>
    <w:rsid w:val="00872DE6"/>
    <w:rsid w:val="00872EA2"/>
    <w:rsid w:val="00872F14"/>
    <w:rsid w:val="00872F4B"/>
    <w:rsid w:val="008730AB"/>
    <w:rsid w:val="00873143"/>
    <w:rsid w:val="00873CE3"/>
    <w:rsid w:val="008744F4"/>
    <w:rsid w:val="00874507"/>
    <w:rsid w:val="008747D3"/>
    <w:rsid w:val="00874B50"/>
    <w:rsid w:val="00874B8D"/>
    <w:rsid w:val="00875243"/>
    <w:rsid w:val="00875461"/>
    <w:rsid w:val="008757DA"/>
    <w:rsid w:val="00875A6F"/>
    <w:rsid w:val="00875BEB"/>
    <w:rsid w:val="00875CF4"/>
    <w:rsid w:val="00875DA2"/>
    <w:rsid w:val="00876876"/>
    <w:rsid w:val="00876BA0"/>
    <w:rsid w:val="008771C3"/>
    <w:rsid w:val="00877648"/>
    <w:rsid w:val="008777FC"/>
    <w:rsid w:val="0087785D"/>
    <w:rsid w:val="00877F23"/>
    <w:rsid w:val="00880822"/>
    <w:rsid w:val="00880C4D"/>
    <w:rsid w:val="00880FE1"/>
    <w:rsid w:val="00881550"/>
    <w:rsid w:val="0088191A"/>
    <w:rsid w:val="00882029"/>
    <w:rsid w:val="00882380"/>
    <w:rsid w:val="0088239B"/>
    <w:rsid w:val="0088239D"/>
    <w:rsid w:val="0088274E"/>
    <w:rsid w:val="00882796"/>
    <w:rsid w:val="00882AF8"/>
    <w:rsid w:val="00882DF1"/>
    <w:rsid w:val="008836AB"/>
    <w:rsid w:val="008839F9"/>
    <w:rsid w:val="00883B24"/>
    <w:rsid w:val="00883B95"/>
    <w:rsid w:val="0088419D"/>
    <w:rsid w:val="00884986"/>
    <w:rsid w:val="00884B0F"/>
    <w:rsid w:val="00884C55"/>
    <w:rsid w:val="00885049"/>
    <w:rsid w:val="0088517C"/>
    <w:rsid w:val="008851F3"/>
    <w:rsid w:val="008854AF"/>
    <w:rsid w:val="008857A5"/>
    <w:rsid w:val="0088592C"/>
    <w:rsid w:val="00885BB5"/>
    <w:rsid w:val="008866A5"/>
    <w:rsid w:val="0088685C"/>
    <w:rsid w:val="00886898"/>
    <w:rsid w:val="00886AFC"/>
    <w:rsid w:val="00886D28"/>
    <w:rsid w:val="00886E34"/>
    <w:rsid w:val="00886E90"/>
    <w:rsid w:val="00886EBF"/>
    <w:rsid w:val="00887508"/>
    <w:rsid w:val="008875FC"/>
    <w:rsid w:val="0088778F"/>
    <w:rsid w:val="00887C12"/>
    <w:rsid w:val="00887CA5"/>
    <w:rsid w:val="0089011A"/>
    <w:rsid w:val="00890173"/>
    <w:rsid w:val="0089017B"/>
    <w:rsid w:val="00890599"/>
    <w:rsid w:val="008906C3"/>
    <w:rsid w:val="00890719"/>
    <w:rsid w:val="00890A5A"/>
    <w:rsid w:val="00890D2A"/>
    <w:rsid w:val="00891073"/>
    <w:rsid w:val="0089112E"/>
    <w:rsid w:val="0089128E"/>
    <w:rsid w:val="0089138B"/>
    <w:rsid w:val="00891693"/>
    <w:rsid w:val="00891722"/>
    <w:rsid w:val="00891AF4"/>
    <w:rsid w:val="00891B62"/>
    <w:rsid w:val="00891C7E"/>
    <w:rsid w:val="00891CC7"/>
    <w:rsid w:val="00892553"/>
    <w:rsid w:val="008926DE"/>
    <w:rsid w:val="00892C41"/>
    <w:rsid w:val="00892D81"/>
    <w:rsid w:val="0089300A"/>
    <w:rsid w:val="0089304B"/>
    <w:rsid w:val="008937D0"/>
    <w:rsid w:val="008937EB"/>
    <w:rsid w:val="008938B1"/>
    <w:rsid w:val="00893E77"/>
    <w:rsid w:val="00893FC5"/>
    <w:rsid w:val="00894576"/>
    <w:rsid w:val="008949A1"/>
    <w:rsid w:val="0089515B"/>
    <w:rsid w:val="00895311"/>
    <w:rsid w:val="008956F1"/>
    <w:rsid w:val="00895947"/>
    <w:rsid w:val="00895D0A"/>
    <w:rsid w:val="00896365"/>
    <w:rsid w:val="008963FE"/>
    <w:rsid w:val="008965AA"/>
    <w:rsid w:val="00896A96"/>
    <w:rsid w:val="00896D5F"/>
    <w:rsid w:val="00896D63"/>
    <w:rsid w:val="00896F99"/>
    <w:rsid w:val="00897375"/>
    <w:rsid w:val="0089742C"/>
    <w:rsid w:val="00897E4F"/>
    <w:rsid w:val="008A079F"/>
    <w:rsid w:val="008A1BC2"/>
    <w:rsid w:val="008A1E09"/>
    <w:rsid w:val="008A207D"/>
    <w:rsid w:val="008A23E7"/>
    <w:rsid w:val="008A2F40"/>
    <w:rsid w:val="008A3084"/>
    <w:rsid w:val="008A34E9"/>
    <w:rsid w:val="008A34F1"/>
    <w:rsid w:val="008A3558"/>
    <w:rsid w:val="008A35A6"/>
    <w:rsid w:val="008A3604"/>
    <w:rsid w:val="008A37FE"/>
    <w:rsid w:val="008A46B3"/>
    <w:rsid w:val="008A4F03"/>
    <w:rsid w:val="008A52CD"/>
    <w:rsid w:val="008A56B2"/>
    <w:rsid w:val="008A5977"/>
    <w:rsid w:val="008A5A83"/>
    <w:rsid w:val="008A5CCE"/>
    <w:rsid w:val="008A5D2E"/>
    <w:rsid w:val="008A5FD4"/>
    <w:rsid w:val="008A5FD5"/>
    <w:rsid w:val="008A62DB"/>
    <w:rsid w:val="008A667E"/>
    <w:rsid w:val="008A6699"/>
    <w:rsid w:val="008A6ADC"/>
    <w:rsid w:val="008A7282"/>
    <w:rsid w:val="008A72C8"/>
    <w:rsid w:val="008A72F6"/>
    <w:rsid w:val="008A73F3"/>
    <w:rsid w:val="008A7927"/>
    <w:rsid w:val="008A7B4B"/>
    <w:rsid w:val="008B0176"/>
    <w:rsid w:val="008B01BF"/>
    <w:rsid w:val="008B057C"/>
    <w:rsid w:val="008B0662"/>
    <w:rsid w:val="008B069E"/>
    <w:rsid w:val="008B0888"/>
    <w:rsid w:val="008B094A"/>
    <w:rsid w:val="008B0AD1"/>
    <w:rsid w:val="008B1471"/>
    <w:rsid w:val="008B16D9"/>
    <w:rsid w:val="008B174D"/>
    <w:rsid w:val="008B1E52"/>
    <w:rsid w:val="008B280A"/>
    <w:rsid w:val="008B2C14"/>
    <w:rsid w:val="008B2D29"/>
    <w:rsid w:val="008B2ECA"/>
    <w:rsid w:val="008B374C"/>
    <w:rsid w:val="008B393A"/>
    <w:rsid w:val="008B3948"/>
    <w:rsid w:val="008B39D8"/>
    <w:rsid w:val="008B3BB0"/>
    <w:rsid w:val="008B3E5A"/>
    <w:rsid w:val="008B425E"/>
    <w:rsid w:val="008B43CE"/>
    <w:rsid w:val="008B446F"/>
    <w:rsid w:val="008B45C5"/>
    <w:rsid w:val="008B47C5"/>
    <w:rsid w:val="008B4B33"/>
    <w:rsid w:val="008B4B7A"/>
    <w:rsid w:val="008B4C81"/>
    <w:rsid w:val="008B4E24"/>
    <w:rsid w:val="008B59E2"/>
    <w:rsid w:val="008B5D67"/>
    <w:rsid w:val="008B5DBB"/>
    <w:rsid w:val="008B5EAB"/>
    <w:rsid w:val="008B6239"/>
    <w:rsid w:val="008B6615"/>
    <w:rsid w:val="008B69E5"/>
    <w:rsid w:val="008B6B9E"/>
    <w:rsid w:val="008B72C6"/>
    <w:rsid w:val="008B74F4"/>
    <w:rsid w:val="008B76C2"/>
    <w:rsid w:val="008C0101"/>
    <w:rsid w:val="008C09EE"/>
    <w:rsid w:val="008C0CDD"/>
    <w:rsid w:val="008C159C"/>
    <w:rsid w:val="008C1DD1"/>
    <w:rsid w:val="008C206A"/>
    <w:rsid w:val="008C253C"/>
    <w:rsid w:val="008C25EB"/>
    <w:rsid w:val="008C27F6"/>
    <w:rsid w:val="008C2BBB"/>
    <w:rsid w:val="008C2BCD"/>
    <w:rsid w:val="008C2C64"/>
    <w:rsid w:val="008C2FDA"/>
    <w:rsid w:val="008C2FDD"/>
    <w:rsid w:val="008C30A1"/>
    <w:rsid w:val="008C30CE"/>
    <w:rsid w:val="008C30DC"/>
    <w:rsid w:val="008C30FF"/>
    <w:rsid w:val="008C3212"/>
    <w:rsid w:val="008C3698"/>
    <w:rsid w:val="008C382F"/>
    <w:rsid w:val="008C3977"/>
    <w:rsid w:val="008C3D4B"/>
    <w:rsid w:val="008C3FA0"/>
    <w:rsid w:val="008C3FDF"/>
    <w:rsid w:val="008C4152"/>
    <w:rsid w:val="008C4276"/>
    <w:rsid w:val="008C43F3"/>
    <w:rsid w:val="008C4554"/>
    <w:rsid w:val="008C4666"/>
    <w:rsid w:val="008C4BCC"/>
    <w:rsid w:val="008C51F1"/>
    <w:rsid w:val="008C58D4"/>
    <w:rsid w:val="008C5B38"/>
    <w:rsid w:val="008C5D8B"/>
    <w:rsid w:val="008C61FF"/>
    <w:rsid w:val="008C63CF"/>
    <w:rsid w:val="008C64D7"/>
    <w:rsid w:val="008C66D9"/>
    <w:rsid w:val="008C6791"/>
    <w:rsid w:val="008C67FB"/>
    <w:rsid w:val="008C6B01"/>
    <w:rsid w:val="008C704B"/>
    <w:rsid w:val="008D00F7"/>
    <w:rsid w:val="008D0ED6"/>
    <w:rsid w:val="008D128E"/>
    <w:rsid w:val="008D13E8"/>
    <w:rsid w:val="008D1CB7"/>
    <w:rsid w:val="008D20C8"/>
    <w:rsid w:val="008D27CF"/>
    <w:rsid w:val="008D2A39"/>
    <w:rsid w:val="008D3465"/>
    <w:rsid w:val="008D3578"/>
    <w:rsid w:val="008D3583"/>
    <w:rsid w:val="008D39E6"/>
    <w:rsid w:val="008D3A18"/>
    <w:rsid w:val="008D3B4E"/>
    <w:rsid w:val="008D3B93"/>
    <w:rsid w:val="008D3BF2"/>
    <w:rsid w:val="008D3E15"/>
    <w:rsid w:val="008D40F9"/>
    <w:rsid w:val="008D438A"/>
    <w:rsid w:val="008D4AA0"/>
    <w:rsid w:val="008D4B72"/>
    <w:rsid w:val="008D4E1E"/>
    <w:rsid w:val="008D514A"/>
    <w:rsid w:val="008D53A5"/>
    <w:rsid w:val="008D53BA"/>
    <w:rsid w:val="008D596E"/>
    <w:rsid w:val="008D5C6F"/>
    <w:rsid w:val="008D5FC7"/>
    <w:rsid w:val="008D61A0"/>
    <w:rsid w:val="008D61D2"/>
    <w:rsid w:val="008D628C"/>
    <w:rsid w:val="008D64A1"/>
    <w:rsid w:val="008D685A"/>
    <w:rsid w:val="008D6BCD"/>
    <w:rsid w:val="008D6E23"/>
    <w:rsid w:val="008D7317"/>
    <w:rsid w:val="008D739E"/>
    <w:rsid w:val="008D74C3"/>
    <w:rsid w:val="008E006B"/>
    <w:rsid w:val="008E01C7"/>
    <w:rsid w:val="008E05D5"/>
    <w:rsid w:val="008E0740"/>
    <w:rsid w:val="008E0745"/>
    <w:rsid w:val="008E0BFA"/>
    <w:rsid w:val="008E0DAF"/>
    <w:rsid w:val="008E116B"/>
    <w:rsid w:val="008E1ED0"/>
    <w:rsid w:val="008E2046"/>
    <w:rsid w:val="008E2586"/>
    <w:rsid w:val="008E2AE9"/>
    <w:rsid w:val="008E2CD4"/>
    <w:rsid w:val="008E2E57"/>
    <w:rsid w:val="008E3037"/>
    <w:rsid w:val="008E30CD"/>
    <w:rsid w:val="008E33B0"/>
    <w:rsid w:val="008E353A"/>
    <w:rsid w:val="008E3785"/>
    <w:rsid w:val="008E3CB8"/>
    <w:rsid w:val="008E45BD"/>
    <w:rsid w:val="008E478F"/>
    <w:rsid w:val="008E4840"/>
    <w:rsid w:val="008E499D"/>
    <w:rsid w:val="008E4A66"/>
    <w:rsid w:val="008E4A8B"/>
    <w:rsid w:val="008E4EBD"/>
    <w:rsid w:val="008E520C"/>
    <w:rsid w:val="008E5652"/>
    <w:rsid w:val="008E59B8"/>
    <w:rsid w:val="008E5BB6"/>
    <w:rsid w:val="008E640B"/>
    <w:rsid w:val="008E6A7A"/>
    <w:rsid w:val="008E7588"/>
    <w:rsid w:val="008E7684"/>
    <w:rsid w:val="008E7A54"/>
    <w:rsid w:val="008E7C52"/>
    <w:rsid w:val="008E7FD8"/>
    <w:rsid w:val="008F00A9"/>
    <w:rsid w:val="008F019E"/>
    <w:rsid w:val="008F0797"/>
    <w:rsid w:val="008F0A31"/>
    <w:rsid w:val="008F12DE"/>
    <w:rsid w:val="008F1553"/>
    <w:rsid w:val="008F169B"/>
    <w:rsid w:val="008F16E1"/>
    <w:rsid w:val="008F173F"/>
    <w:rsid w:val="008F19DC"/>
    <w:rsid w:val="008F1A06"/>
    <w:rsid w:val="008F1C6B"/>
    <w:rsid w:val="008F2069"/>
    <w:rsid w:val="008F2566"/>
    <w:rsid w:val="008F25A9"/>
    <w:rsid w:val="008F2BE8"/>
    <w:rsid w:val="008F2F25"/>
    <w:rsid w:val="008F3112"/>
    <w:rsid w:val="008F3592"/>
    <w:rsid w:val="008F3771"/>
    <w:rsid w:val="008F3C3D"/>
    <w:rsid w:val="008F4228"/>
    <w:rsid w:val="008F43E9"/>
    <w:rsid w:val="008F496C"/>
    <w:rsid w:val="008F4B17"/>
    <w:rsid w:val="008F4B56"/>
    <w:rsid w:val="008F4CCC"/>
    <w:rsid w:val="008F505B"/>
    <w:rsid w:val="008F5166"/>
    <w:rsid w:val="008F5237"/>
    <w:rsid w:val="008F5339"/>
    <w:rsid w:val="008F54CF"/>
    <w:rsid w:val="008F601C"/>
    <w:rsid w:val="008F6226"/>
    <w:rsid w:val="008F6422"/>
    <w:rsid w:val="008F680C"/>
    <w:rsid w:val="008F6814"/>
    <w:rsid w:val="008F6920"/>
    <w:rsid w:val="008F6D74"/>
    <w:rsid w:val="008F6E7D"/>
    <w:rsid w:val="008F6F5F"/>
    <w:rsid w:val="008F6FD9"/>
    <w:rsid w:val="008F71C7"/>
    <w:rsid w:val="008F7C96"/>
    <w:rsid w:val="008F7F8A"/>
    <w:rsid w:val="0090049D"/>
    <w:rsid w:val="009008C0"/>
    <w:rsid w:val="00901307"/>
    <w:rsid w:val="00901A03"/>
    <w:rsid w:val="00902CF2"/>
    <w:rsid w:val="00902D66"/>
    <w:rsid w:val="00902FC8"/>
    <w:rsid w:val="00903025"/>
    <w:rsid w:val="0090304E"/>
    <w:rsid w:val="0090338A"/>
    <w:rsid w:val="009033AC"/>
    <w:rsid w:val="009035DF"/>
    <w:rsid w:val="00903C88"/>
    <w:rsid w:val="00903D27"/>
    <w:rsid w:val="009042E0"/>
    <w:rsid w:val="00904697"/>
    <w:rsid w:val="00904EBA"/>
    <w:rsid w:val="00905369"/>
    <w:rsid w:val="00905CE4"/>
    <w:rsid w:val="00905E5D"/>
    <w:rsid w:val="00905EF8"/>
    <w:rsid w:val="009060C9"/>
    <w:rsid w:val="00906201"/>
    <w:rsid w:val="0090631F"/>
    <w:rsid w:val="00906653"/>
    <w:rsid w:val="009069C3"/>
    <w:rsid w:val="00906C7B"/>
    <w:rsid w:val="009072F3"/>
    <w:rsid w:val="00907464"/>
    <w:rsid w:val="00907481"/>
    <w:rsid w:val="009076DB"/>
    <w:rsid w:val="0090775D"/>
    <w:rsid w:val="009079DA"/>
    <w:rsid w:val="00907B7C"/>
    <w:rsid w:val="00907DED"/>
    <w:rsid w:val="009100D7"/>
    <w:rsid w:val="00910521"/>
    <w:rsid w:val="00910750"/>
    <w:rsid w:val="009110F0"/>
    <w:rsid w:val="00911173"/>
    <w:rsid w:val="009111FE"/>
    <w:rsid w:val="0091141B"/>
    <w:rsid w:val="00911651"/>
    <w:rsid w:val="0091176F"/>
    <w:rsid w:val="00911825"/>
    <w:rsid w:val="009119CA"/>
    <w:rsid w:val="00911E9C"/>
    <w:rsid w:val="0091215C"/>
    <w:rsid w:val="00912551"/>
    <w:rsid w:val="00912781"/>
    <w:rsid w:val="0091285B"/>
    <w:rsid w:val="00912961"/>
    <w:rsid w:val="00912A8A"/>
    <w:rsid w:val="00912E7D"/>
    <w:rsid w:val="00913111"/>
    <w:rsid w:val="00913336"/>
    <w:rsid w:val="009133CA"/>
    <w:rsid w:val="00913649"/>
    <w:rsid w:val="009138C4"/>
    <w:rsid w:val="00913AD3"/>
    <w:rsid w:val="00913BB0"/>
    <w:rsid w:val="00913C7B"/>
    <w:rsid w:val="00914119"/>
    <w:rsid w:val="00914C1C"/>
    <w:rsid w:val="00914E69"/>
    <w:rsid w:val="009152E7"/>
    <w:rsid w:val="009153CD"/>
    <w:rsid w:val="009155F2"/>
    <w:rsid w:val="009156B9"/>
    <w:rsid w:val="009156F3"/>
    <w:rsid w:val="009157A5"/>
    <w:rsid w:val="00915A64"/>
    <w:rsid w:val="00915C24"/>
    <w:rsid w:val="009162D7"/>
    <w:rsid w:val="00916520"/>
    <w:rsid w:val="009165A6"/>
    <w:rsid w:val="00916925"/>
    <w:rsid w:val="00916AC4"/>
    <w:rsid w:val="00916C46"/>
    <w:rsid w:val="009172A1"/>
    <w:rsid w:val="00917479"/>
    <w:rsid w:val="0091768C"/>
    <w:rsid w:val="00917ADB"/>
    <w:rsid w:val="00917C17"/>
    <w:rsid w:val="00917C6A"/>
    <w:rsid w:val="00920401"/>
    <w:rsid w:val="00920615"/>
    <w:rsid w:val="0092082B"/>
    <w:rsid w:val="00920CD9"/>
    <w:rsid w:val="00920E41"/>
    <w:rsid w:val="00920FB4"/>
    <w:rsid w:val="00921468"/>
    <w:rsid w:val="009214D4"/>
    <w:rsid w:val="009215F7"/>
    <w:rsid w:val="0092169B"/>
    <w:rsid w:val="00921D51"/>
    <w:rsid w:val="00921EF4"/>
    <w:rsid w:val="00922192"/>
    <w:rsid w:val="0092230B"/>
    <w:rsid w:val="00922573"/>
    <w:rsid w:val="00922740"/>
    <w:rsid w:val="009227C1"/>
    <w:rsid w:val="00922EBE"/>
    <w:rsid w:val="0092307D"/>
    <w:rsid w:val="00923567"/>
    <w:rsid w:val="00923680"/>
    <w:rsid w:val="00923850"/>
    <w:rsid w:val="00923AE7"/>
    <w:rsid w:val="009241D7"/>
    <w:rsid w:val="009242E4"/>
    <w:rsid w:val="0092449A"/>
    <w:rsid w:val="0092467C"/>
    <w:rsid w:val="009248FB"/>
    <w:rsid w:val="00924A45"/>
    <w:rsid w:val="00924DD9"/>
    <w:rsid w:val="00925096"/>
    <w:rsid w:val="009254D3"/>
    <w:rsid w:val="0092562F"/>
    <w:rsid w:val="009256E4"/>
    <w:rsid w:val="0092578C"/>
    <w:rsid w:val="00926032"/>
    <w:rsid w:val="00926158"/>
    <w:rsid w:val="009261E5"/>
    <w:rsid w:val="0092635B"/>
    <w:rsid w:val="009265E6"/>
    <w:rsid w:val="0092664A"/>
    <w:rsid w:val="009266DF"/>
    <w:rsid w:val="00926879"/>
    <w:rsid w:val="00926914"/>
    <w:rsid w:val="00926ADF"/>
    <w:rsid w:val="00926EF5"/>
    <w:rsid w:val="0092710F"/>
    <w:rsid w:val="009272A0"/>
    <w:rsid w:val="0092755B"/>
    <w:rsid w:val="00927706"/>
    <w:rsid w:val="00927939"/>
    <w:rsid w:val="00927AAA"/>
    <w:rsid w:val="00927B2F"/>
    <w:rsid w:val="0093002C"/>
    <w:rsid w:val="00930463"/>
    <w:rsid w:val="0093053A"/>
    <w:rsid w:val="0093055E"/>
    <w:rsid w:val="00930577"/>
    <w:rsid w:val="009308A7"/>
    <w:rsid w:val="0093092D"/>
    <w:rsid w:val="00930CCE"/>
    <w:rsid w:val="00931289"/>
    <w:rsid w:val="009314C9"/>
    <w:rsid w:val="009315C9"/>
    <w:rsid w:val="00931644"/>
    <w:rsid w:val="009319E6"/>
    <w:rsid w:val="00931C07"/>
    <w:rsid w:val="0093219E"/>
    <w:rsid w:val="009321B6"/>
    <w:rsid w:val="00932320"/>
    <w:rsid w:val="009328C0"/>
    <w:rsid w:val="00932A4F"/>
    <w:rsid w:val="00933112"/>
    <w:rsid w:val="0093325D"/>
    <w:rsid w:val="009333A6"/>
    <w:rsid w:val="00933807"/>
    <w:rsid w:val="00933934"/>
    <w:rsid w:val="00933A19"/>
    <w:rsid w:val="00933DAB"/>
    <w:rsid w:val="00933EC8"/>
    <w:rsid w:val="00933F04"/>
    <w:rsid w:val="00934232"/>
    <w:rsid w:val="00934235"/>
    <w:rsid w:val="00934442"/>
    <w:rsid w:val="00934624"/>
    <w:rsid w:val="00934935"/>
    <w:rsid w:val="00935345"/>
    <w:rsid w:val="00935676"/>
    <w:rsid w:val="009357F4"/>
    <w:rsid w:val="00935890"/>
    <w:rsid w:val="00935CEF"/>
    <w:rsid w:val="009361C6"/>
    <w:rsid w:val="0093663C"/>
    <w:rsid w:val="00936811"/>
    <w:rsid w:val="00936CD3"/>
    <w:rsid w:val="00936DED"/>
    <w:rsid w:val="009371B9"/>
    <w:rsid w:val="00937372"/>
    <w:rsid w:val="00937498"/>
    <w:rsid w:val="0093769A"/>
    <w:rsid w:val="00937754"/>
    <w:rsid w:val="009377BC"/>
    <w:rsid w:val="00937936"/>
    <w:rsid w:val="00937B2C"/>
    <w:rsid w:val="00937BE9"/>
    <w:rsid w:val="00937C46"/>
    <w:rsid w:val="00937EB5"/>
    <w:rsid w:val="0094017A"/>
    <w:rsid w:val="009404C1"/>
    <w:rsid w:val="00940625"/>
    <w:rsid w:val="0094106F"/>
    <w:rsid w:val="0094129B"/>
    <w:rsid w:val="00941570"/>
    <w:rsid w:val="00942033"/>
    <w:rsid w:val="00942288"/>
    <w:rsid w:val="009428D5"/>
    <w:rsid w:val="00942A07"/>
    <w:rsid w:val="0094325D"/>
    <w:rsid w:val="00943379"/>
    <w:rsid w:val="00943380"/>
    <w:rsid w:val="009439AC"/>
    <w:rsid w:val="009439C5"/>
    <w:rsid w:val="00943DC3"/>
    <w:rsid w:val="00944D2D"/>
    <w:rsid w:val="00944D2E"/>
    <w:rsid w:val="00945312"/>
    <w:rsid w:val="0094534A"/>
    <w:rsid w:val="00945436"/>
    <w:rsid w:val="0094549C"/>
    <w:rsid w:val="00945A70"/>
    <w:rsid w:val="00946019"/>
    <w:rsid w:val="00946194"/>
    <w:rsid w:val="0094626C"/>
    <w:rsid w:val="009464BA"/>
    <w:rsid w:val="00946706"/>
    <w:rsid w:val="00946ADE"/>
    <w:rsid w:val="00946DC4"/>
    <w:rsid w:val="00946FD6"/>
    <w:rsid w:val="009470D6"/>
    <w:rsid w:val="00947159"/>
    <w:rsid w:val="009471D0"/>
    <w:rsid w:val="00947C59"/>
    <w:rsid w:val="00947F77"/>
    <w:rsid w:val="00947FC4"/>
    <w:rsid w:val="0095026C"/>
    <w:rsid w:val="009503E8"/>
    <w:rsid w:val="00950693"/>
    <w:rsid w:val="009508FF"/>
    <w:rsid w:val="00950C88"/>
    <w:rsid w:val="00951085"/>
    <w:rsid w:val="009513F3"/>
    <w:rsid w:val="009514ED"/>
    <w:rsid w:val="0095161E"/>
    <w:rsid w:val="00951FC6"/>
    <w:rsid w:val="00952291"/>
    <w:rsid w:val="009526E2"/>
    <w:rsid w:val="00952A94"/>
    <w:rsid w:val="00952D4C"/>
    <w:rsid w:val="009534B6"/>
    <w:rsid w:val="0095378C"/>
    <w:rsid w:val="00953A5C"/>
    <w:rsid w:val="00953C73"/>
    <w:rsid w:val="00953DB3"/>
    <w:rsid w:val="009540B0"/>
    <w:rsid w:val="0095485A"/>
    <w:rsid w:val="00954988"/>
    <w:rsid w:val="00954D00"/>
    <w:rsid w:val="0095504E"/>
    <w:rsid w:val="009550BF"/>
    <w:rsid w:val="009551B1"/>
    <w:rsid w:val="009552EA"/>
    <w:rsid w:val="00955310"/>
    <w:rsid w:val="0095561A"/>
    <w:rsid w:val="00955D05"/>
    <w:rsid w:val="00955FC6"/>
    <w:rsid w:val="0095691B"/>
    <w:rsid w:val="00956EAC"/>
    <w:rsid w:val="00957145"/>
    <w:rsid w:val="009578F8"/>
    <w:rsid w:val="00957A6B"/>
    <w:rsid w:val="00957CC6"/>
    <w:rsid w:val="00957DA1"/>
    <w:rsid w:val="00960063"/>
    <w:rsid w:val="00960224"/>
    <w:rsid w:val="00960395"/>
    <w:rsid w:val="00960485"/>
    <w:rsid w:val="009604DD"/>
    <w:rsid w:val="009605BA"/>
    <w:rsid w:val="00960813"/>
    <w:rsid w:val="00960D3D"/>
    <w:rsid w:val="00960D95"/>
    <w:rsid w:val="00960E53"/>
    <w:rsid w:val="009614D3"/>
    <w:rsid w:val="009615D7"/>
    <w:rsid w:val="009618BD"/>
    <w:rsid w:val="00961AD2"/>
    <w:rsid w:val="009620D8"/>
    <w:rsid w:val="00962260"/>
    <w:rsid w:val="00962D0A"/>
    <w:rsid w:val="00963593"/>
    <w:rsid w:val="009638BF"/>
    <w:rsid w:val="00963B6C"/>
    <w:rsid w:val="00964011"/>
    <w:rsid w:val="00964025"/>
    <w:rsid w:val="009641EF"/>
    <w:rsid w:val="00964895"/>
    <w:rsid w:val="00964A42"/>
    <w:rsid w:val="00964F27"/>
    <w:rsid w:val="00965376"/>
    <w:rsid w:val="009653C3"/>
    <w:rsid w:val="00965D4B"/>
    <w:rsid w:val="00965FF0"/>
    <w:rsid w:val="009663BD"/>
    <w:rsid w:val="009667E7"/>
    <w:rsid w:val="00966807"/>
    <w:rsid w:val="00966971"/>
    <w:rsid w:val="00966ED5"/>
    <w:rsid w:val="00966F3F"/>
    <w:rsid w:val="00966F87"/>
    <w:rsid w:val="009671A5"/>
    <w:rsid w:val="00967353"/>
    <w:rsid w:val="00967556"/>
    <w:rsid w:val="00967ADC"/>
    <w:rsid w:val="00967B5E"/>
    <w:rsid w:val="00967DBF"/>
    <w:rsid w:val="00967FE7"/>
    <w:rsid w:val="00970008"/>
    <w:rsid w:val="009701C2"/>
    <w:rsid w:val="00970281"/>
    <w:rsid w:val="009706AA"/>
    <w:rsid w:val="00970BE9"/>
    <w:rsid w:val="00971110"/>
    <w:rsid w:val="009717E1"/>
    <w:rsid w:val="009718F3"/>
    <w:rsid w:val="00971C1F"/>
    <w:rsid w:val="0097202E"/>
    <w:rsid w:val="00972117"/>
    <w:rsid w:val="00972297"/>
    <w:rsid w:val="009723BA"/>
    <w:rsid w:val="0097251B"/>
    <w:rsid w:val="00972F5C"/>
    <w:rsid w:val="00973038"/>
    <w:rsid w:val="009731B4"/>
    <w:rsid w:val="009733A9"/>
    <w:rsid w:val="009736E3"/>
    <w:rsid w:val="009738F8"/>
    <w:rsid w:val="00973CDC"/>
    <w:rsid w:val="00973E5D"/>
    <w:rsid w:val="009745F2"/>
    <w:rsid w:val="009748F6"/>
    <w:rsid w:val="00974979"/>
    <w:rsid w:val="00974BAD"/>
    <w:rsid w:val="0097540E"/>
    <w:rsid w:val="00975782"/>
    <w:rsid w:val="00975B6E"/>
    <w:rsid w:val="00975C51"/>
    <w:rsid w:val="00975C6B"/>
    <w:rsid w:val="00976195"/>
    <w:rsid w:val="009764BD"/>
    <w:rsid w:val="0097651E"/>
    <w:rsid w:val="0097657B"/>
    <w:rsid w:val="0097732C"/>
    <w:rsid w:val="0097773F"/>
    <w:rsid w:val="00977F0E"/>
    <w:rsid w:val="00980058"/>
    <w:rsid w:val="009800BC"/>
    <w:rsid w:val="00980245"/>
    <w:rsid w:val="009803ED"/>
    <w:rsid w:val="0098050B"/>
    <w:rsid w:val="009808C1"/>
    <w:rsid w:val="00980932"/>
    <w:rsid w:val="00980945"/>
    <w:rsid w:val="00980B9B"/>
    <w:rsid w:val="00980D16"/>
    <w:rsid w:val="00980F0C"/>
    <w:rsid w:val="00981A0E"/>
    <w:rsid w:val="00981BF1"/>
    <w:rsid w:val="009820D8"/>
    <w:rsid w:val="009829E0"/>
    <w:rsid w:val="00982A4B"/>
    <w:rsid w:val="00982B8D"/>
    <w:rsid w:val="00982CAA"/>
    <w:rsid w:val="00982EA1"/>
    <w:rsid w:val="00983862"/>
    <w:rsid w:val="00983D54"/>
    <w:rsid w:val="00984B01"/>
    <w:rsid w:val="00984BBB"/>
    <w:rsid w:val="00984CF6"/>
    <w:rsid w:val="00985339"/>
    <w:rsid w:val="009856C1"/>
    <w:rsid w:val="00985C68"/>
    <w:rsid w:val="00985EE9"/>
    <w:rsid w:val="00985FA4"/>
    <w:rsid w:val="00986066"/>
    <w:rsid w:val="009864F2"/>
    <w:rsid w:val="00986703"/>
    <w:rsid w:val="009868B1"/>
    <w:rsid w:val="00986D40"/>
    <w:rsid w:val="0098729D"/>
    <w:rsid w:val="00987367"/>
    <w:rsid w:val="00987886"/>
    <w:rsid w:val="00987A10"/>
    <w:rsid w:val="00987B78"/>
    <w:rsid w:val="00987F42"/>
    <w:rsid w:val="0099000B"/>
    <w:rsid w:val="009900AD"/>
    <w:rsid w:val="0099081D"/>
    <w:rsid w:val="0099091F"/>
    <w:rsid w:val="00990ADF"/>
    <w:rsid w:val="00990C0D"/>
    <w:rsid w:val="00990F22"/>
    <w:rsid w:val="0099125A"/>
    <w:rsid w:val="00991413"/>
    <w:rsid w:val="00991AC2"/>
    <w:rsid w:val="00992090"/>
    <w:rsid w:val="0099233D"/>
    <w:rsid w:val="0099234B"/>
    <w:rsid w:val="00992642"/>
    <w:rsid w:val="0099269F"/>
    <w:rsid w:val="00992732"/>
    <w:rsid w:val="00992866"/>
    <w:rsid w:val="00992CEC"/>
    <w:rsid w:val="00992F4D"/>
    <w:rsid w:val="009938A4"/>
    <w:rsid w:val="00993B13"/>
    <w:rsid w:val="00993D4C"/>
    <w:rsid w:val="00993E9E"/>
    <w:rsid w:val="0099418F"/>
    <w:rsid w:val="009947AF"/>
    <w:rsid w:val="00994DB4"/>
    <w:rsid w:val="00994EE2"/>
    <w:rsid w:val="009950A9"/>
    <w:rsid w:val="0099510F"/>
    <w:rsid w:val="009951EF"/>
    <w:rsid w:val="009952D2"/>
    <w:rsid w:val="009952D7"/>
    <w:rsid w:val="0099545D"/>
    <w:rsid w:val="00995A1A"/>
    <w:rsid w:val="00995A9D"/>
    <w:rsid w:val="00995F4F"/>
    <w:rsid w:val="0099677E"/>
    <w:rsid w:val="00996848"/>
    <w:rsid w:val="00996973"/>
    <w:rsid w:val="00996AAF"/>
    <w:rsid w:val="00996DCE"/>
    <w:rsid w:val="00996F63"/>
    <w:rsid w:val="0099765D"/>
    <w:rsid w:val="009976CA"/>
    <w:rsid w:val="009A03A7"/>
    <w:rsid w:val="009A0429"/>
    <w:rsid w:val="009A0440"/>
    <w:rsid w:val="009A0493"/>
    <w:rsid w:val="009A05AD"/>
    <w:rsid w:val="009A06B7"/>
    <w:rsid w:val="009A0ABD"/>
    <w:rsid w:val="009A0CD1"/>
    <w:rsid w:val="009A118F"/>
    <w:rsid w:val="009A1BA6"/>
    <w:rsid w:val="009A1C7D"/>
    <w:rsid w:val="009A1D2B"/>
    <w:rsid w:val="009A1EB1"/>
    <w:rsid w:val="009A219A"/>
    <w:rsid w:val="009A236A"/>
    <w:rsid w:val="009A2430"/>
    <w:rsid w:val="009A263E"/>
    <w:rsid w:val="009A2962"/>
    <w:rsid w:val="009A2A3F"/>
    <w:rsid w:val="009A2FEC"/>
    <w:rsid w:val="009A304C"/>
    <w:rsid w:val="009A3234"/>
    <w:rsid w:val="009A3575"/>
    <w:rsid w:val="009A35F8"/>
    <w:rsid w:val="009A36B2"/>
    <w:rsid w:val="009A3866"/>
    <w:rsid w:val="009A3A5C"/>
    <w:rsid w:val="009A3B9D"/>
    <w:rsid w:val="009A3CFA"/>
    <w:rsid w:val="009A3EE7"/>
    <w:rsid w:val="009A4573"/>
    <w:rsid w:val="009A4BA6"/>
    <w:rsid w:val="009A4CF0"/>
    <w:rsid w:val="009A50CC"/>
    <w:rsid w:val="009A5159"/>
    <w:rsid w:val="009A53D7"/>
    <w:rsid w:val="009A56C0"/>
    <w:rsid w:val="009A58F5"/>
    <w:rsid w:val="009A5FEF"/>
    <w:rsid w:val="009A62C5"/>
    <w:rsid w:val="009A6340"/>
    <w:rsid w:val="009A63A6"/>
    <w:rsid w:val="009A66F0"/>
    <w:rsid w:val="009A67CC"/>
    <w:rsid w:val="009A6883"/>
    <w:rsid w:val="009A69C4"/>
    <w:rsid w:val="009A6C98"/>
    <w:rsid w:val="009A6DBC"/>
    <w:rsid w:val="009A6E34"/>
    <w:rsid w:val="009A6F36"/>
    <w:rsid w:val="009A7286"/>
    <w:rsid w:val="009A7302"/>
    <w:rsid w:val="009A78ED"/>
    <w:rsid w:val="009A7996"/>
    <w:rsid w:val="009A7B54"/>
    <w:rsid w:val="009B01E0"/>
    <w:rsid w:val="009B0869"/>
    <w:rsid w:val="009B0921"/>
    <w:rsid w:val="009B0B20"/>
    <w:rsid w:val="009B0F34"/>
    <w:rsid w:val="009B1059"/>
    <w:rsid w:val="009B12DE"/>
    <w:rsid w:val="009B132C"/>
    <w:rsid w:val="009B1525"/>
    <w:rsid w:val="009B19C0"/>
    <w:rsid w:val="009B1B1E"/>
    <w:rsid w:val="009B1B25"/>
    <w:rsid w:val="009B1C31"/>
    <w:rsid w:val="009B36DB"/>
    <w:rsid w:val="009B387C"/>
    <w:rsid w:val="009B3D53"/>
    <w:rsid w:val="009B4169"/>
    <w:rsid w:val="009B4185"/>
    <w:rsid w:val="009B428A"/>
    <w:rsid w:val="009B4338"/>
    <w:rsid w:val="009B46F3"/>
    <w:rsid w:val="009B4B2E"/>
    <w:rsid w:val="009B4C30"/>
    <w:rsid w:val="009B4E33"/>
    <w:rsid w:val="009B5434"/>
    <w:rsid w:val="009B5884"/>
    <w:rsid w:val="009B5BB6"/>
    <w:rsid w:val="009B5E52"/>
    <w:rsid w:val="009B5FA4"/>
    <w:rsid w:val="009B6009"/>
    <w:rsid w:val="009B6147"/>
    <w:rsid w:val="009B624D"/>
    <w:rsid w:val="009B64C5"/>
    <w:rsid w:val="009B6A17"/>
    <w:rsid w:val="009B6D7C"/>
    <w:rsid w:val="009B740B"/>
    <w:rsid w:val="009B75C3"/>
    <w:rsid w:val="009B76E2"/>
    <w:rsid w:val="009B7A0C"/>
    <w:rsid w:val="009B7F84"/>
    <w:rsid w:val="009B7FAA"/>
    <w:rsid w:val="009C03A7"/>
    <w:rsid w:val="009C052F"/>
    <w:rsid w:val="009C065C"/>
    <w:rsid w:val="009C0D84"/>
    <w:rsid w:val="009C0EA8"/>
    <w:rsid w:val="009C0F5B"/>
    <w:rsid w:val="009C0FAA"/>
    <w:rsid w:val="009C1271"/>
    <w:rsid w:val="009C12E1"/>
    <w:rsid w:val="009C154B"/>
    <w:rsid w:val="009C15A8"/>
    <w:rsid w:val="009C1895"/>
    <w:rsid w:val="009C1F7D"/>
    <w:rsid w:val="009C2400"/>
    <w:rsid w:val="009C3272"/>
    <w:rsid w:val="009C3973"/>
    <w:rsid w:val="009C3B82"/>
    <w:rsid w:val="009C3FE3"/>
    <w:rsid w:val="009C413A"/>
    <w:rsid w:val="009C4835"/>
    <w:rsid w:val="009C49CA"/>
    <w:rsid w:val="009C4B65"/>
    <w:rsid w:val="009C4B6C"/>
    <w:rsid w:val="009C4CBB"/>
    <w:rsid w:val="009C4FCC"/>
    <w:rsid w:val="009C52D9"/>
    <w:rsid w:val="009C52EA"/>
    <w:rsid w:val="009C55C7"/>
    <w:rsid w:val="009C5975"/>
    <w:rsid w:val="009C5C9C"/>
    <w:rsid w:val="009C5CB0"/>
    <w:rsid w:val="009C5DD2"/>
    <w:rsid w:val="009C6140"/>
    <w:rsid w:val="009C6334"/>
    <w:rsid w:val="009C678F"/>
    <w:rsid w:val="009C680B"/>
    <w:rsid w:val="009C7B99"/>
    <w:rsid w:val="009C7C18"/>
    <w:rsid w:val="009C7C34"/>
    <w:rsid w:val="009C7E41"/>
    <w:rsid w:val="009D0049"/>
    <w:rsid w:val="009D0699"/>
    <w:rsid w:val="009D0B2F"/>
    <w:rsid w:val="009D0DA7"/>
    <w:rsid w:val="009D1296"/>
    <w:rsid w:val="009D1509"/>
    <w:rsid w:val="009D1632"/>
    <w:rsid w:val="009D16B5"/>
    <w:rsid w:val="009D17E4"/>
    <w:rsid w:val="009D1E53"/>
    <w:rsid w:val="009D22EB"/>
    <w:rsid w:val="009D24B3"/>
    <w:rsid w:val="009D24BD"/>
    <w:rsid w:val="009D25B1"/>
    <w:rsid w:val="009D2C96"/>
    <w:rsid w:val="009D2CCC"/>
    <w:rsid w:val="009D3433"/>
    <w:rsid w:val="009D36BE"/>
    <w:rsid w:val="009D4139"/>
    <w:rsid w:val="009D4374"/>
    <w:rsid w:val="009D4953"/>
    <w:rsid w:val="009D4EEA"/>
    <w:rsid w:val="009D4FB8"/>
    <w:rsid w:val="009D4FDE"/>
    <w:rsid w:val="009D52BE"/>
    <w:rsid w:val="009D55B4"/>
    <w:rsid w:val="009D6159"/>
    <w:rsid w:val="009D62B7"/>
    <w:rsid w:val="009D6AA6"/>
    <w:rsid w:val="009D6AC2"/>
    <w:rsid w:val="009D6AE0"/>
    <w:rsid w:val="009D776B"/>
    <w:rsid w:val="009D7D0D"/>
    <w:rsid w:val="009D7E71"/>
    <w:rsid w:val="009E0023"/>
    <w:rsid w:val="009E00A3"/>
    <w:rsid w:val="009E0263"/>
    <w:rsid w:val="009E05C7"/>
    <w:rsid w:val="009E05F6"/>
    <w:rsid w:val="009E0AC7"/>
    <w:rsid w:val="009E0C6A"/>
    <w:rsid w:val="009E0C7B"/>
    <w:rsid w:val="009E0E75"/>
    <w:rsid w:val="009E11BE"/>
    <w:rsid w:val="009E1361"/>
    <w:rsid w:val="009E141E"/>
    <w:rsid w:val="009E153D"/>
    <w:rsid w:val="009E2282"/>
    <w:rsid w:val="009E2A84"/>
    <w:rsid w:val="009E327E"/>
    <w:rsid w:val="009E32E6"/>
    <w:rsid w:val="009E3B1C"/>
    <w:rsid w:val="009E3F1A"/>
    <w:rsid w:val="009E4065"/>
    <w:rsid w:val="009E4398"/>
    <w:rsid w:val="009E4C6B"/>
    <w:rsid w:val="009E5152"/>
    <w:rsid w:val="009E53C3"/>
    <w:rsid w:val="009E5A3E"/>
    <w:rsid w:val="009E5B2D"/>
    <w:rsid w:val="009E5C92"/>
    <w:rsid w:val="009E5E76"/>
    <w:rsid w:val="009E6030"/>
    <w:rsid w:val="009E61F8"/>
    <w:rsid w:val="009E675C"/>
    <w:rsid w:val="009E677E"/>
    <w:rsid w:val="009E6F2A"/>
    <w:rsid w:val="009E708C"/>
    <w:rsid w:val="009E72DF"/>
    <w:rsid w:val="009E739B"/>
    <w:rsid w:val="009E7472"/>
    <w:rsid w:val="009E75FD"/>
    <w:rsid w:val="009E7639"/>
    <w:rsid w:val="009E7BE9"/>
    <w:rsid w:val="009E7CE0"/>
    <w:rsid w:val="009F0202"/>
    <w:rsid w:val="009F03A3"/>
    <w:rsid w:val="009F04CD"/>
    <w:rsid w:val="009F05F1"/>
    <w:rsid w:val="009F0851"/>
    <w:rsid w:val="009F0C84"/>
    <w:rsid w:val="009F0E25"/>
    <w:rsid w:val="009F1035"/>
    <w:rsid w:val="009F11C8"/>
    <w:rsid w:val="009F11E7"/>
    <w:rsid w:val="009F1710"/>
    <w:rsid w:val="009F1B2B"/>
    <w:rsid w:val="009F1C35"/>
    <w:rsid w:val="009F1EFB"/>
    <w:rsid w:val="009F216B"/>
    <w:rsid w:val="009F22A5"/>
    <w:rsid w:val="009F2778"/>
    <w:rsid w:val="009F289B"/>
    <w:rsid w:val="009F2EE2"/>
    <w:rsid w:val="009F32A2"/>
    <w:rsid w:val="009F33AA"/>
    <w:rsid w:val="009F37B7"/>
    <w:rsid w:val="009F3AE3"/>
    <w:rsid w:val="009F3C11"/>
    <w:rsid w:val="009F3E6D"/>
    <w:rsid w:val="009F3F60"/>
    <w:rsid w:val="009F44AA"/>
    <w:rsid w:val="009F4AC1"/>
    <w:rsid w:val="009F4BF1"/>
    <w:rsid w:val="009F4CAF"/>
    <w:rsid w:val="009F54BC"/>
    <w:rsid w:val="009F59E6"/>
    <w:rsid w:val="009F5CD1"/>
    <w:rsid w:val="009F5E50"/>
    <w:rsid w:val="009F5F18"/>
    <w:rsid w:val="009F63E0"/>
    <w:rsid w:val="009F6500"/>
    <w:rsid w:val="009F677C"/>
    <w:rsid w:val="009F6F1A"/>
    <w:rsid w:val="009F7041"/>
    <w:rsid w:val="009F71C1"/>
    <w:rsid w:val="009F72C6"/>
    <w:rsid w:val="009F77DF"/>
    <w:rsid w:val="009F7919"/>
    <w:rsid w:val="00A0009E"/>
    <w:rsid w:val="00A001DC"/>
    <w:rsid w:val="00A001E2"/>
    <w:rsid w:val="00A002C7"/>
    <w:rsid w:val="00A00388"/>
    <w:rsid w:val="00A00E9B"/>
    <w:rsid w:val="00A012C3"/>
    <w:rsid w:val="00A0201E"/>
    <w:rsid w:val="00A027C0"/>
    <w:rsid w:val="00A0299A"/>
    <w:rsid w:val="00A02A90"/>
    <w:rsid w:val="00A030DF"/>
    <w:rsid w:val="00A03164"/>
    <w:rsid w:val="00A03524"/>
    <w:rsid w:val="00A035A7"/>
    <w:rsid w:val="00A03AC0"/>
    <w:rsid w:val="00A03ADF"/>
    <w:rsid w:val="00A03BD9"/>
    <w:rsid w:val="00A03F0B"/>
    <w:rsid w:val="00A0456E"/>
    <w:rsid w:val="00A04852"/>
    <w:rsid w:val="00A04B10"/>
    <w:rsid w:val="00A04E94"/>
    <w:rsid w:val="00A0508A"/>
    <w:rsid w:val="00A051E3"/>
    <w:rsid w:val="00A0520C"/>
    <w:rsid w:val="00A0528D"/>
    <w:rsid w:val="00A05A43"/>
    <w:rsid w:val="00A05DCF"/>
    <w:rsid w:val="00A05EB4"/>
    <w:rsid w:val="00A05FAE"/>
    <w:rsid w:val="00A060B4"/>
    <w:rsid w:val="00A0615F"/>
    <w:rsid w:val="00A07416"/>
    <w:rsid w:val="00A07906"/>
    <w:rsid w:val="00A07C82"/>
    <w:rsid w:val="00A07F49"/>
    <w:rsid w:val="00A101FD"/>
    <w:rsid w:val="00A102DE"/>
    <w:rsid w:val="00A1031A"/>
    <w:rsid w:val="00A104CD"/>
    <w:rsid w:val="00A104EC"/>
    <w:rsid w:val="00A107B2"/>
    <w:rsid w:val="00A108AC"/>
    <w:rsid w:val="00A10B3F"/>
    <w:rsid w:val="00A10E4F"/>
    <w:rsid w:val="00A10E56"/>
    <w:rsid w:val="00A112A6"/>
    <w:rsid w:val="00A1134A"/>
    <w:rsid w:val="00A11721"/>
    <w:rsid w:val="00A11949"/>
    <w:rsid w:val="00A11BAE"/>
    <w:rsid w:val="00A11EB0"/>
    <w:rsid w:val="00A121A4"/>
    <w:rsid w:val="00A1229B"/>
    <w:rsid w:val="00A124CF"/>
    <w:rsid w:val="00A12654"/>
    <w:rsid w:val="00A12D06"/>
    <w:rsid w:val="00A130A0"/>
    <w:rsid w:val="00A132D7"/>
    <w:rsid w:val="00A13438"/>
    <w:rsid w:val="00A1346D"/>
    <w:rsid w:val="00A1349E"/>
    <w:rsid w:val="00A13801"/>
    <w:rsid w:val="00A138BA"/>
    <w:rsid w:val="00A139C0"/>
    <w:rsid w:val="00A13CDF"/>
    <w:rsid w:val="00A140D4"/>
    <w:rsid w:val="00A14124"/>
    <w:rsid w:val="00A14579"/>
    <w:rsid w:val="00A145FB"/>
    <w:rsid w:val="00A14991"/>
    <w:rsid w:val="00A14EEB"/>
    <w:rsid w:val="00A14F81"/>
    <w:rsid w:val="00A14FC6"/>
    <w:rsid w:val="00A1562C"/>
    <w:rsid w:val="00A1582A"/>
    <w:rsid w:val="00A15A2A"/>
    <w:rsid w:val="00A15D22"/>
    <w:rsid w:val="00A15DFF"/>
    <w:rsid w:val="00A16307"/>
    <w:rsid w:val="00A16462"/>
    <w:rsid w:val="00A165E4"/>
    <w:rsid w:val="00A169C8"/>
    <w:rsid w:val="00A16D49"/>
    <w:rsid w:val="00A16DC7"/>
    <w:rsid w:val="00A16E17"/>
    <w:rsid w:val="00A1772E"/>
    <w:rsid w:val="00A17751"/>
    <w:rsid w:val="00A1779E"/>
    <w:rsid w:val="00A179E1"/>
    <w:rsid w:val="00A17AD2"/>
    <w:rsid w:val="00A17B00"/>
    <w:rsid w:val="00A17DFC"/>
    <w:rsid w:val="00A20266"/>
    <w:rsid w:val="00A20675"/>
    <w:rsid w:val="00A209A9"/>
    <w:rsid w:val="00A20B77"/>
    <w:rsid w:val="00A212A5"/>
    <w:rsid w:val="00A21AD2"/>
    <w:rsid w:val="00A21DA6"/>
    <w:rsid w:val="00A2236B"/>
    <w:rsid w:val="00A23073"/>
    <w:rsid w:val="00A23156"/>
    <w:rsid w:val="00A233CF"/>
    <w:rsid w:val="00A238B3"/>
    <w:rsid w:val="00A23B92"/>
    <w:rsid w:val="00A23DB8"/>
    <w:rsid w:val="00A23F2F"/>
    <w:rsid w:val="00A24035"/>
    <w:rsid w:val="00A24111"/>
    <w:rsid w:val="00A2418D"/>
    <w:rsid w:val="00A245F8"/>
    <w:rsid w:val="00A249F4"/>
    <w:rsid w:val="00A24C7E"/>
    <w:rsid w:val="00A2516E"/>
    <w:rsid w:val="00A251EC"/>
    <w:rsid w:val="00A25323"/>
    <w:rsid w:val="00A2590D"/>
    <w:rsid w:val="00A25FA7"/>
    <w:rsid w:val="00A2621D"/>
    <w:rsid w:val="00A2658B"/>
    <w:rsid w:val="00A26713"/>
    <w:rsid w:val="00A26AF9"/>
    <w:rsid w:val="00A27132"/>
    <w:rsid w:val="00A275D6"/>
    <w:rsid w:val="00A27F4D"/>
    <w:rsid w:val="00A301C8"/>
    <w:rsid w:val="00A30568"/>
    <w:rsid w:val="00A3074E"/>
    <w:rsid w:val="00A3085C"/>
    <w:rsid w:val="00A30866"/>
    <w:rsid w:val="00A30923"/>
    <w:rsid w:val="00A3107D"/>
    <w:rsid w:val="00A3132C"/>
    <w:rsid w:val="00A31375"/>
    <w:rsid w:val="00A3152A"/>
    <w:rsid w:val="00A3169D"/>
    <w:rsid w:val="00A316D6"/>
    <w:rsid w:val="00A31B13"/>
    <w:rsid w:val="00A31CAB"/>
    <w:rsid w:val="00A31DD3"/>
    <w:rsid w:val="00A31FE8"/>
    <w:rsid w:val="00A320A5"/>
    <w:rsid w:val="00A320A9"/>
    <w:rsid w:val="00A32329"/>
    <w:rsid w:val="00A32360"/>
    <w:rsid w:val="00A32576"/>
    <w:rsid w:val="00A326AF"/>
    <w:rsid w:val="00A32846"/>
    <w:rsid w:val="00A32860"/>
    <w:rsid w:val="00A3286F"/>
    <w:rsid w:val="00A32A34"/>
    <w:rsid w:val="00A331DA"/>
    <w:rsid w:val="00A334D8"/>
    <w:rsid w:val="00A33974"/>
    <w:rsid w:val="00A33A7F"/>
    <w:rsid w:val="00A33D19"/>
    <w:rsid w:val="00A33EFD"/>
    <w:rsid w:val="00A33F64"/>
    <w:rsid w:val="00A341AE"/>
    <w:rsid w:val="00A3437C"/>
    <w:rsid w:val="00A3470E"/>
    <w:rsid w:val="00A3536B"/>
    <w:rsid w:val="00A35634"/>
    <w:rsid w:val="00A35DAD"/>
    <w:rsid w:val="00A35E98"/>
    <w:rsid w:val="00A35F03"/>
    <w:rsid w:val="00A35F91"/>
    <w:rsid w:val="00A364E4"/>
    <w:rsid w:val="00A36B4C"/>
    <w:rsid w:val="00A36E5C"/>
    <w:rsid w:val="00A36FD5"/>
    <w:rsid w:val="00A377A9"/>
    <w:rsid w:val="00A37962"/>
    <w:rsid w:val="00A37ADF"/>
    <w:rsid w:val="00A37C60"/>
    <w:rsid w:val="00A37DAF"/>
    <w:rsid w:val="00A37E5C"/>
    <w:rsid w:val="00A37E74"/>
    <w:rsid w:val="00A37E88"/>
    <w:rsid w:val="00A40243"/>
    <w:rsid w:val="00A408D2"/>
    <w:rsid w:val="00A40E75"/>
    <w:rsid w:val="00A40EEB"/>
    <w:rsid w:val="00A41098"/>
    <w:rsid w:val="00A412E9"/>
    <w:rsid w:val="00A41592"/>
    <w:rsid w:val="00A415A9"/>
    <w:rsid w:val="00A41AAE"/>
    <w:rsid w:val="00A41B14"/>
    <w:rsid w:val="00A41B28"/>
    <w:rsid w:val="00A420C9"/>
    <w:rsid w:val="00A42428"/>
    <w:rsid w:val="00A4259C"/>
    <w:rsid w:val="00A426C6"/>
    <w:rsid w:val="00A42955"/>
    <w:rsid w:val="00A42B7D"/>
    <w:rsid w:val="00A42C95"/>
    <w:rsid w:val="00A42E20"/>
    <w:rsid w:val="00A434C6"/>
    <w:rsid w:val="00A436D9"/>
    <w:rsid w:val="00A43725"/>
    <w:rsid w:val="00A43A8F"/>
    <w:rsid w:val="00A43C48"/>
    <w:rsid w:val="00A43D65"/>
    <w:rsid w:val="00A43FE5"/>
    <w:rsid w:val="00A440F4"/>
    <w:rsid w:val="00A441D2"/>
    <w:rsid w:val="00A44929"/>
    <w:rsid w:val="00A44F4E"/>
    <w:rsid w:val="00A45006"/>
    <w:rsid w:val="00A4519F"/>
    <w:rsid w:val="00A455B2"/>
    <w:rsid w:val="00A4563A"/>
    <w:rsid w:val="00A4566D"/>
    <w:rsid w:val="00A459EB"/>
    <w:rsid w:val="00A45CA8"/>
    <w:rsid w:val="00A460B0"/>
    <w:rsid w:val="00A464F6"/>
    <w:rsid w:val="00A46A89"/>
    <w:rsid w:val="00A46B93"/>
    <w:rsid w:val="00A46E8B"/>
    <w:rsid w:val="00A47227"/>
    <w:rsid w:val="00A4783A"/>
    <w:rsid w:val="00A478B3"/>
    <w:rsid w:val="00A47AF1"/>
    <w:rsid w:val="00A47DA1"/>
    <w:rsid w:val="00A50281"/>
    <w:rsid w:val="00A5036F"/>
    <w:rsid w:val="00A509E2"/>
    <w:rsid w:val="00A50A87"/>
    <w:rsid w:val="00A50E13"/>
    <w:rsid w:val="00A50ED9"/>
    <w:rsid w:val="00A516F7"/>
    <w:rsid w:val="00A51DE5"/>
    <w:rsid w:val="00A51E40"/>
    <w:rsid w:val="00A52470"/>
    <w:rsid w:val="00A52B82"/>
    <w:rsid w:val="00A52B90"/>
    <w:rsid w:val="00A531EE"/>
    <w:rsid w:val="00A53715"/>
    <w:rsid w:val="00A538A6"/>
    <w:rsid w:val="00A538F9"/>
    <w:rsid w:val="00A5393A"/>
    <w:rsid w:val="00A53D14"/>
    <w:rsid w:val="00A54033"/>
    <w:rsid w:val="00A541F3"/>
    <w:rsid w:val="00A54533"/>
    <w:rsid w:val="00A5466C"/>
    <w:rsid w:val="00A5476D"/>
    <w:rsid w:val="00A54E3F"/>
    <w:rsid w:val="00A555CC"/>
    <w:rsid w:val="00A5595C"/>
    <w:rsid w:val="00A5595E"/>
    <w:rsid w:val="00A55AA2"/>
    <w:rsid w:val="00A56153"/>
    <w:rsid w:val="00A5628F"/>
    <w:rsid w:val="00A564EF"/>
    <w:rsid w:val="00A56511"/>
    <w:rsid w:val="00A5669D"/>
    <w:rsid w:val="00A569A7"/>
    <w:rsid w:val="00A56BD6"/>
    <w:rsid w:val="00A56D2F"/>
    <w:rsid w:val="00A57173"/>
    <w:rsid w:val="00A572DC"/>
    <w:rsid w:val="00A57346"/>
    <w:rsid w:val="00A574F7"/>
    <w:rsid w:val="00A57617"/>
    <w:rsid w:val="00A578FA"/>
    <w:rsid w:val="00A57987"/>
    <w:rsid w:val="00A579FD"/>
    <w:rsid w:val="00A57A4F"/>
    <w:rsid w:val="00A57E9C"/>
    <w:rsid w:val="00A57F3E"/>
    <w:rsid w:val="00A57FD5"/>
    <w:rsid w:val="00A6019F"/>
    <w:rsid w:val="00A604FA"/>
    <w:rsid w:val="00A6059E"/>
    <w:rsid w:val="00A605D0"/>
    <w:rsid w:val="00A6066D"/>
    <w:rsid w:val="00A606DF"/>
    <w:rsid w:val="00A60B19"/>
    <w:rsid w:val="00A60CCE"/>
    <w:rsid w:val="00A60E7B"/>
    <w:rsid w:val="00A61062"/>
    <w:rsid w:val="00A6149F"/>
    <w:rsid w:val="00A6188D"/>
    <w:rsid w:val="00A61F07"/>
    <w:rsid w:val="00A62094"/>
    <w:rsid w:val="00A62190"/>
    <w:rsid w:val="00A62330"/>
    <w:rsid w:val="00A6233F"/>
    <w:rsid w:val="00A623DD"/>
    <w:rsid w:val="00A62456"/>
    <w:rsid w:val="00A62469"/>
    <w:rsid w:val="00A62709"/>
    <w:rsid w:val="00A62982"/>
    <w:rsid w:val="00A62CFD"/>
    <w:rsid w:val="00A6318C"/>
    <w:rsid w:val="00A635B4"/>
    <w:rsid w:val="00A63D13"/>
    <w:rsid w:val="00A63ED2"/>
    <w:rsid w:val="00A63F76"/>
    <w:rsid w:val="00A6428F"/>
    <w:rsid w:val="00A646F0"/>
    <w:rsid w:val="00A647BB"/>
    <w:rsid w:val="00A64CC3"/>
    <w:rsid w:val="00A64D6E"/>
    <w:rsid w:val="00A654FA"/>
    <w:rsid w:val="00A659D4"/>
    <w:rsid w:val="00A6603E"/>
    <w:rsid w:val="00A66817"/>
    <w:rsid w:val="00A66BBD"/>
    <w:rsid w:val="00A66CE7"/>
    <w:rsid w:val="00A66D05"/>
    <w:rsid w:val="00A66F53"/>
    <w:rsid w:val="00A6716A"/>
    <w:rsid w:val="00A67391"/>
    <w:rsid w:val="00A67B6B"/>
    <w:rsid w:val="00A70CA6"/>
    <w:rsid w:val="00A70CB1"/>
    <w:rsid w:val="00A70D50"/>
    <w:rsid w:val="00A7143C"/>
    <w:rsid w:val="00A71514"/>
    <w:rsid w:val="00A717AF"/>
    <w:rsid w:val="00A71C02"/>
    <w:rsid w:val="00A71D14"/>
    <w:rsid w:val="00A7233C"/>
    <w:rsid w:val="00A7278E"/>
    <w:rsid w:val="00A7292B"/>
    <w:rsid w:val="00A72C8E"/>
    <w:rsid w:val="00A72CC6"/>
    <w:rsid w:val="00A73228"/>
    <w:rsid w:val="00A7334C"/>
    <w:rsid w:val="00A73CFB"/>
    <w:rsid w:val="00A740C6"/>
    <w:rsid w:val="00A74256"/>
    <w:rsid w:val="00A745C2"/>
    <w:rsid w:val="00A74701"/>
    <w:rsid w:val="00A747AB"/>
    <w:rsid w:val="00A74944"/>
    <w:rsid w:val="00A749F0"/>
    <w:rsid w:val="00A74DEB"/>
    <w:rsid w:val="00A74EAC"/>
    <w:rsid w:val="00A74EAE"/>
    <w:rsid w:val="00A75478"/>
    <w:rsid w:val="00A75757"/>
    <w:rsid w:val="00A7582B"/>
    <w:rsid w:val="00A75894"/>
    <w:rsid w:val="00A758B1"/>
    <w:rsid w:val="00A75B82"/>
    <w:rsid w:val="00A76064"/>
    <w:rsid w:val="00A7644D"/>
    <w:rsid w:val="00A765FB"/>
    <w:rsid w:val="00A766B9"/>
    <w:rsid w:val="00A76748"/>
    <w:rsid w:val="00A768E1"/>
    <w:rsid w:val="00A76907"/>
    <w:rsid w:val="00A76A5D"/>
    <w:rsid w:val="00A76BBF"/>
    <w:rsid w:val="00A76E0C"/>
    <w:rsid w:val="00A77070"/>
    <w:rsid w:val="00A7708D"/>
    <w:rsid w:val="00A77438"/>
    <w:rsid w:val="00A77697"/>
    <w:rsid w:val="00A77C2C"/>
    <w:rsid w:val="00A77EAA"/>
    <w:rsid w:val="00A77F9B"/>
    <w:rsid w:val="00A803C0"/>
    <w:rsid w:val="00A8069A"/>
    <w:rsid w:val="00A80B1A"/>
    <w:rsid w:val="00A813BD"/>
    <w:rsid w:val="00A81417"/>
    <w:rsid w:val="00A81978"/>
    <w:rsid w:val="00A81A46"/>
    <w:rsid w:val="00A81B37"/>
    <w:rsid w:val="00A82054"/>
    <w:rsid w:val="00A83381"/>
    <w:rsid w:val="00A839CB"/>
    <w:rsid w:val="00A83C3C"/>
    <w:rsid w:val="00A83E58"/>
    <w:rsid w:val="00A841D6"/>
    <w:rsid w:val="00A8492F"/>
    <w:rsid w:val="00A84C0D"/>
    <w:rsid w:val="00A84F17"/>
    <w:rsid w:val="00A8511B"/>
    <w:rsid w:val="00A85380"/>
    <w:rsid w:val="00A85AB9"/>
    <w:rsid w:val="00A85DF2"/>
    <w:rsid w:val="00A85E1A"/>
    <w:rsid w:val="00A85E2D"/>
    <w:rsid w:val="00A85FE8"/>
    <w:rsid w:val="00A8636C"/>
    <w:rsid w:val="00A8638D"/>
    <w:rsid w:val="00A86394"/>
    <w:rsid w:val="00A863F4"/>
    <w:rsid w:val="00A8679D"/>
    <w:rsid w:val="00A86C0F"/>
    <w:rsid w:val="00A86E56"/>
    <w:rsid w:val="00A86FBD"/>
    <w:rsid w:val="00A87123"/>
    <w:rsid w:val="00A87220"/>
    <w:rsid w:val="00A872E5"/>
    <w:rsid w:val="00A87560"/>
    <w:rsid w:val="00A87784"/>
    <w:rsid w:val="00A877E1"/>
    <w:rsid w:val="00A878EA"/>
    <w:rsid w:val="00A87B1D"/>
    <w:rsid w:val="00A87BFE"/>
    <w:rsid w:val="00A900D9"/>
    <w:rsid w:val="00A90106"/>
    <w:rsid w:val="00A90BFF"/>
    <w:rsid w:val="00A90D54"/>
    <w:rsid w:val="00A914CE"/>
    <w:rsid w:val="00A91820"/>
    <w:rsid w:val="00A919B2"/>
    <w:rsid w:val="00A91B2D"/>
    <w:rsid w:val="00A92047"/>
    <w:rsid w:val="00A922D5"/>
    <w:rsid w:val="00A923C9"/>
    <w:rsid w:val="00A92C60"/>
    <w:rsid w:val="00A92E2C"/>
    <w:rsid w:val="00A92E30"/>
    <w:rsid w:val="00A92F58"/>
    <w:rsid w:val="00A93168"/>
    <w:rsid w:val="00A93472"/>
    <w:rsid w:val="00A93578"/>
    <w:rsid w:val="00A93A11"/>
    <w:rsid w:val="00A93B3E"/>
    <w:rsid w:val="00A93BCD"/>
    <w:rsid w:val="00A93CB3"/>
    <w:rsid w:val="00A942DE"/>
    <w:rsid w:val="00A9442D"/>
    <w:rsid w:val="00A944EA"/>
    <w:rsid w:val="00A94602"/>
    <w:rsid w:val="00A94740"/>
    <w:rsid w:val="00A94F43"/>
    <w:rsid w:val="00A95B45"/>
    <w:rsid w:val="00A960CA"/>
    <w:rsid w:val="00A96B34"/>
    <w:rsid w:val="00A96E37"/>
    <w:rsid w:val="00A970EF"/>
    <w:rsid w:val="00A9733C"/>
    <w:rsid w:val="00A97507"/>
    <w:rsid w:val="00A97858"/>
    <w:rsid w:val="00A97987"/>
    <w:rsid w:val="00A97CB3"/>
    <w:rsid w:val="00AA00BA"/>
    <w:rsid w:val="00AA0146"/>
    <w:rsid w:val="00AA02E8"/>
    <w:rsid w:val="00AA0569"/>
    <w:rsid w:val="00AA0B55"/>
    <w:rsid w:val="00AA0C9A"/>
    <w:rsid w:val="00AA0CA9"/>
    <w:rsid w:val="00AA0DA1"/>
    <w:rsid w:val="00AA1109"/>
    <w:rsid w:val="00AA156E"/>
    <w:rsid w:val="00AA16F4"/>
    <w:rsid w:val="00AA18F0"/>
    <w:rsid w:val="00AA1EBC"/>
    <w:rsid w:val="00AA1FD2"/>
    <w:rsid w:val="00AA2B0D"/>
    <w:rsid w:val="00AA2DD6"/>
    <w:rsid w:val="00AA2E4D"/>
    <w:rsid w:val="00AA2FAB"/>
    <w:rsid w:val="00AA3102"/>
    <w:rsid w:val="00AA335E"/>
    <w:rsid w:val="00AA37F7"/>
    <w:rsid w:val="00AA3A42"/>
    <w:rsid w:val="00AA3CD7"/>
    <w:rsid w:val="00AA3D54"/>
    <w:rsid w:val="00AA3D9F"/>
    <w:rsid w:val="00AA4293"/>
    <w:rsid w:val="00AA4349"/>
    <w:rsid w:val="00AA4417"/>
    <w:rsid w:val="00AA4D91"/>
    <w:rsid w:val="00AA516E"/>
    <w:rsid w:val="00AA5177"/>
    <w:rsid w:val="00AA5551"/>
    <w:rsid w:val="00AA55D6"/>
    <w:rsid w:val="00AA5616"/>
    <w:rsid w:val="00AA5656"/>
    <w:rsid w:val="00AA5716"/>
    <w:rsid w:val="00AA58D6"/>
    <w:rsid w:val="00AA5960"/>
    <w:rsid w:val="00AA5EAB"/>
    <w:rsid w:val="00AA6398"/>
    <w:rsid w:val="00AA63F6"/>
    <w:rsid w:val="00AA64B2"/>
    <w:rsid w:val="00AA6688"/>
    <w:rsid w:val="00AA6693"/>
    <w:rsid w:val="00AA67EA"/>
    <w:rsid w:val="00AA6958"/>
    <w:rsid w:val="00AA6F11"/>
    <w:rsid w:val="00AA7305"/>
    <w:rsid w:val="00AA7706"/>
    <w:rsid w:val="00AB027D"/>
    <w:rsid w:val="00AB0335"/>
    <w:rsid w:val="00AB0358"/>
    <w:rsid w:val="00AB03EB"/>
    <w:rsid w:val="00AB04F3"/>
    <w:rsid w:val="00AB062C"/>
    <w:rsid w:val="00AB071B"/>
    <w:rsid w:val="00AB07C0"/>
    <w:rsid w:val="00AB0AAA"/>
    <w:rsid w:val="00AB0B6E"/>
    <w:rsid w:val="00AB10FA"/>
    <w:rsid w:val="00AB1252"/>
    <w:rsid w:val="00AB165F"/>
    <w:rsid w:val="00AB16A2"/>
    <w:rsid w:val="00AB1814"/>
    <w:rsid w:val="00AB1A60"/>
    <w:rsid w:val="00AB1C1C"/>
    <w:rsid w:val="00AB21D5"/>
    <w:rsid w:val="00AB23FC"/>
    <w:rsid w:val="00AB243E"/>
    <w:rsid w:val="00AB26EA"/>
    <w:rsid w:val="00AB2AFB"/>
    <w:rsid w:val="00AB2B10"/>
    <w:rsid w:val="00AB2E88"/>
    <w:rsid w:val="00AB2F0A"/>
    <w:rsid w:val="00AB3061"/>
    <w:rsid w:val="00AB3512"/>
    <w:rsid w:val="00AB3817"/>
    <w:rsid w:val="00AB3C74"/>
    <w:rsid w:val="00AB3E81"/>
    <w:rsid w:val="00AB4631"/>
    <w:rsid w:val="00AB5482"/>
    <w:rsid w:val="00AB5610"/>
    <w:rsid w:val="00AB5921"/>
    <w:rsid w:val="00AB5BD1"/>
    <w:rsid w:val="00AB5DE1"/>
    <w:rsid w:val="00AB65C0"/>
    <w:rsid w:val="00AB6B0C"/>
    <w:rsid w:val="00AB6CA0"/>
    <w:rsid w:val="00AB6D99"/>
    <w:rsid w:val="00AB6E47"/>
    <w:rsid w:val="00AB6E57"/>
    <w:rsid w:val="00AB700F"/>
    <w:rsid w:val="00AB783E"/>
    <w:rsid w:val="00AB78C5"/>
    <w:rsid w:val="00AB790F"/>
    <w:rsid w:val="00AB7935"/>
    <w:rsid w:val="00AB79DC"/>
    <w:rsid w:val="00AC03A5"/>
    <w:rsid w:val="00AC047A"/>
    <w:rsid w:val="00AC09B8"/>
    <w:rsid w:val="00AC0CD1"/>
    <w:rsid w:val="00AC0D84"/>
    <w:rsid w:val="00AC0F72"/>
    <w:rsid w:val="00AC0FD3"/>
    <w:rsid w:val="00AC1316"/>
    <w:rsid w:val="00AC16A1"/>
    <w:rsid w:val="00AC16B2"/>
    <w:rsid w:val="00AC1B9D"/>
    <w:rsid w:val="00AC259C"/>
    <w:rsid w:val="00AC26AF"/>
    <w:rsid w:val="00AC2A2E"/>
    <w:rsid w:val="00AC2CF9"/>
    <w:rsid w:val="00AC2F2F"/>
    <w:rsid w:val="00AC3445"/>
    <w:rsid w:val="00AC377E"/>
    <w:rsid w:val="00AC3BD1"/>
    <w:rsid w:val="00AC3FB2"/>
    <w:rsid w:val="00AC414A"/>
    <w:rsid w:val="00AC47A3"/>
    <w:rsid w:val="00AC488D"/>
    <w:rsid w:val="00AC4898"/>
    <w:rsid w:val="00AC4AA3"/>
    <w:rsid w:val="00AC558E"/>
    <w:rsid w:val="00AC5818"/>
    <w:rsid w:val="00AC5BDB"/>
    <w:rsid w:val="00AC5CB2"/>
    <w:rsid w:val="00AC5CFA"/>
    <w:rsid w:val="00AC6307"/>
    <w:rsid w:val="00AC635C"/>
    <w:rsid w:val="00AC6374"/>
    <w:rsid w:val="00AC6486"/>
    <w:rsid w:val="00AC6B65"/>
    <w:rsid w:val="00AC6FA3"/>
    <w:rsid w:val="00AC7126"/>
    <w:rsid w:val="00AC7318"/>
    <w:rsid w:val="00AC7461"/>
    <w:rsid w:val="00AC7638"/>
    <w:rsid w:val="00AC7C4E"/>
    <w:rsid w:val="00AD0311"/>
    <w:rsid w:val="00AD03E4"/>
    <w:rsid w:val="00AD0648"/>
    <w:rsid w:val="00AD0AB7"/>
    <w:rsid w:val="00AD0AD9"/>
    <w:rsid w:val="00AD0C16"/>
    <w:rsid w:val="00AD110E"/>
    <w:rsid w:val="00AD1206"/>
    <w:rsid w:val="00AD1772"/>
    <w:rsid w:val="00AD17A3"/>
    <w:rsid w:val="00AD1C32"/>
    <w:rsid w:val="00AD1D0F"/>
    <w:rsid w:val="00AD1F29"/>
    <w:rsid w:val="00AD20F5"/>
    <w:rsid w:val="00AD23B9"/>
    <w:rsid w:val="00AD2632"/>
    <w:rsid w:val="00AD2651"/>
    <w:rsid w:val="00AD30E5"/>
    <w:rsid w:val="00AD34C6"/>
    <w:rsid w:val="00AD34EB"/>
    <w:rsid w:val="00AD3505"/>
    <w:rsid w:val="00AD379B"/>
    <w:rsid w:val="00AD390D"/>
    <w:rsid w:val="00AD39F5"/>
    <w:rsid w:val="00AD3C6A"/>
    <w:rsid w:val="00AD3C79"/>
    <w:rsid w:val="00AD3E5A"/>
    <w:rsid w:val="00AD3FBE"/>
    <w:rsid w:val="00AD4069"/>
    <w:rsid w:val="00AD41EB"/>
    <w:rsid w:val="00AD468C"/>
    <w:rsid w:val="00AD4C86"/>
    <w:rsid w:val="00AD5197"/>
    <w:rsid w:val="00AD59EF"/>
    <w:rsid w:val="00AD5C01"/>
    <w:rsid w:val="00AD5C80"/>
    <w:rsid w:val="00AD5DD7"/>
    <w:rsid w:val="00AD5E57"/>
    <w:rsid w:val="00AD606A"/>
    <w:rsid w:val="00AD68B7"/>
    <w:rsid w:val="00AD6B4E"/>
    <w:rsid w:val="00AD6FF9"/>
    <w:rsid w:val="00AD7007"/>
    <w:rsid w:val="00AD7419"/>
    <w:rsid w:val="00AD770A"/>
    <w:rsid w:val="00AD7DD1"/>
    <w:rsid w:val="00AE00AB"/>
    <w:rsid w:val="00AE036D"/>
    <w:rsid w:val="00AE05B1"/>
    <w:rsid w:val="00AE08D7"/>
    <w:rsid w:val="00AE0C8F"/>
    <w:rsid w:val="00AE0F4D"/>
    <w:rsid w:val="00AE11E3"/>
    <w:rsid w:val="00AE1330"/>
    <w:rsid w:val="00AE13D8"/>
    <w:rsid w:val="00AE14B5"/>
    <w:rsid w:val="00AE1733"/>
    <w:rsid w:val="00AE1A24"/>
    <w:rsid w:val="00AE1F4E"/>
    <w:rsid w:val="00AE2232"/>
    <w:rsid w:val="00AE2265"/>
    <w:rsid w:val="00AE227E"/>
    <w:rsid w:val="00AE2295"/>
    <w:rsid w:val="00AE29FC"/>
    <w:rsid w:val="00AE2CD3"/>
    <w:rsid w:val="00AE2FBE"/>
    <w:rsid w:val="00AE31E7"/>
    <w:rsid w:val="00AE3C4B"/>
    <w:rsid w:val="00AE3EE2"/>
    <w:rsid w:val="00AE45F3"/>
    <w:rsid w:val="00AE47A8"/>
    <w:rsid w:val="00AE47CA"/>
    <w:rsid w:val="00AE4969"/>
    <w:rsid w:val="00AE4B10"/>
    <w:rsid w:val="00AE540B"/>
    <w:rsid w:val="00AE5612"/>
    <w:rsid w:val="00AE573C"/>
    <w:rsid w:val="00AE5787"/>
    <w:rsid w:val="00AE5A2B"/>
    <w:rsid w:val="00AE5B48"/>
    <w:rsid w:val="00AE5C3D"/>
    <w:rsid w:val="00AE5FBB"/>
    <w:rsid w:val="00AE60DA"/>
    <w:rsid w:val="00AE6487"/>
    <w:rsid w:val="00AE65E7"/>
    <w:rsid w:val="00AE67D9"/>
    <w:rsid w:val="00AE6BC1"/>
    <w:rsid w:val="00AE6C36"/>
    <w:rsid w:val="00AE6D29"/>
    <w:rsid w:val="00AE78AB"/>
    <w:rsid w:val="00AE7CBA"/>
    <w:rsid w:val="00AE7F66"/>
    <w:rsid w:val="00AF03E2"/>
    <w:rsid w:val="00AF0573"/>
    <w:rsid w:val="00AF0A92"/>
    <w:rsid w:val="00AF0C38"/>
    <w:rsid w:val="00AF0F4D"/>
    <w:rsid w:val="00AF10DC"/>
    <w:rsid w:val="00AF1254"/>
    <w:rsid w:val="00AF1286"/>
    <w:rsid w:val="00AF1604"/>
    <w:rsid w:val="00AF1649"/>
    <w:rsid w:val="00AF178E"/>
    <w:rsid w:val="00AF1A5F"/>
    <w:rsid w:val="00AF22B8"/>
    <w:rsid w:val="00AF22E7"/>
    <w:rsid w:val="00AF2429"/>
    <w:rsid w:val="00AF2537"/>
    <w:rsid w:val="00AF2818"/>
    <w:rsid w:val="00AF30EB"/>
    <w:rsid w:val="00AF31C9"/>
    <w:rsid w:val="00AF321D"/>
    <w:rsid w:val="00AF33AE"/>
    <w:rsid w:val="00AF3695"/>
    <w:rsid w:val="00AF3F85"/>
    <w:rsid w:val="00AF4179"/>
    <w:rsid w:val="00AF42D6"/>
    <w:rsid w:val="00AF4389"/>
    <w:rsid w:val="00AF4764"/>
    <w:rsid w:val="00AF48A8"/>
    <w:rsid w:val="00AF493D"/>
    <w:rsid w:val="00AF4A05"/>
    <w:rsid w:val="00AF4DF4"/>
    <w:rsid w:val="00AF576E"/>
    <w:rsid w:val="00AF5795"/>
    <w:rsid w:val="00AF593B"/>
    <w:rsid w:val="00AF5D92"/>
    <w:rsid w:val="00AF5E53"/>
    <w:rsid w:val="00AF602D"/>
    <w:rsid w:val="00AF63D4"/>
    <w:rsid w:val="00AF64CE"/>
    <w:rsid w:val="00AF69C2"/>
    <w:rsid w:val="00AF6A6F"/>
    <w:rsid w:val="00AF6B72"/>
    <w:rsid w:val="00AF736F"/>
    <w:rsid w:val="00AF74E1"/>
    <w:rsid w:val="00AF7AD7"/>
    <w:rsid w:val="00AF7CB6"/>
    <w:rsid w:val="00AF7E41"/>
    <w:rsid w:val="00B000A0"/>
    <w:rsid w:val="00B007CA"/>
    <w:rsid w:val="00B0081D"/>
    <w:rsid w:val="00B00C6A"/>
    <w:rsid w:val="00B00D07"/>
    <w:rsid w:val="00B00DE8"/>
    <w:rsid w:val="00B00E90"/>
    <w:rsid w:val="00B00ECF"/>
    <w:rsid w:val="00B01353"/>
    <w:rsid w:val="00B013BF"/>
    <w:rsid w:val="00B017CE"/>
    <w:rsid w:val="00B01DFC"/>
    <w:rsid w:val="00B02042"/>
    <w:rsid w:val="00B0240B"/>
    <w:rsid w:val="00B0248E"/>
    <w:rsid w:val="00B02660"/>
    <w:rsid w:val="00B026E9"/>
    <w:rsid w:val="00B02CA5"/>
    <w:rsid w:val="00B02F61"/>
    <w:rsid w:val="00B02F8F"/>
    <w:rsid w:val="00B032D2"/>
    <w:rsid w:val="00B036C5"/>
    <w:rsid w:val="00B03D40"/>
    <w:rsid w:val="00B046E1"/>
    <w:rsid w:val="00B04780"/>
    <w:rsid w:val="00B04783"/>
    <w:rsid w:val="00B04BD3"/>
    <w:rsid w:val="00B04C4D"/>
    <w:rsid w:val="00B04D91"/>
    <w:rsid w:val="00B04ECB"/>
    <w:rsid w:val="00B04F91"/>
    <w:rsid w:val="00B0541D"/>
    <w:rsid w:val="00B0569B"/>
    <w:rsid w:val="00B05843"/>
    <w:rsid w:val="00B05D40"/>
    <w:rsid w:val="00B060AA"/>
    <w:rsid w:val="00B060C1"/>
    <w:rsid w:val="00B060EE"/>
    <w:rsid w:val="00B062B1"/>
    <w:rsid w:val="00B0639A"/>
    <w:rsid w:val="00B064C9"/>
    <w:rsid w:val="00B067F5"/>
    <w:rsid w:val="00B06808"/>
    <w:rsid w:val="00B06A0B"/>
    <w:rsid w:val="00B06EB7"/>
    <w:rsid w:val="00B07128"/>
    <w:rsid w:val="00B0755C"/>
    <w:rsid w:val="00B07767"/>
    <w:rsid w:val="00B079D4"/>
    <w:rsid w:val="00B10083"/>
    <w:rsid w:val="00B104ED"/>
    <w:rsid w:val="00B10594"/>
    <w:rsid w:val="00B106D7"/>
    <w:rsid w:val="00B10801"/>
    <w:rsid w:val="00B109B9"/>
    <w:rsid w:val="00B10ED9"/>
    <w:rsid w:val="00B11125"/>
    <w:rsid w:val="00B112BA"/>
    <w:rsid w:val="00B11745"/>
    <w:rsid w:val="00B119BE"/>
    <w:rsid w:val="00B11A22"/>
    <w:rsid w:val="00B11D44"/>
    <w:rsid w:val="00B1225F"/>
    <w:rsid w:val="00B127EE"/>
    <w:rsid w:val="00B1302A"/>
    <w:rsid w:val="00B135D1"/>
    <w:rsid w:val="00B137DC"/>
    <w:rsid w:val="00B13928"/>
    <w:rsid w:val="00B13BCD"/>
    <w:rsid w:val="00B13F03"/>
    <w:rsid w:val="00B141B2"/>
    <w:rsid w:val="00B1431B"/>
    <w:rsid w:val="00B143EE"/>
    <w:rsid w:val="00B14652"/>
    <w:rsid w:val="00B146C8"/>
    <w:rsid w:val="00B149D1"/>
    <w:rsid w:val="00B14ACD"/>
    <w:rsid w:val="00B14C5D"/>
    <w:rsid w:val="00B14EE1"/>
    <w:rsid w:val="00B14FED"/>
    <w:rsid w:val="00B15123"/>
    <w:rsid w:val="00B1595F"/>
    <w:rsid w:val="00B15A34"/>
    <w:rsid w:val="00B1605C"/>
    <w:rsid w:val="00B16487"/>
    <w:rsid w:val="00B164A1"/>
    <w:rsid w:val="00B16627"/>
    <w:rsid w:val="00B1680A"/>
    <w:rsid w:val="00B16B59"/>
    <w:rsid w:val="00B170D4"/>
    <w:rsid w:val="00B171B9"/>
    <w:rsid w:val="00B1720E"/>
    <w:rsid w:val="00B17256"/>
    <w:rsid w:val="00B17573"/>
    <w:rsid w:val="00B176D1"/>
    <w:rsid w:val="00B17960"/>
    <w:rsid w:val="00B17A43"/>
    <w:rsid w:val="00B200B9"/>
    <w:rsid w:val="00B2019C"/>
    <w:rsid w:val="00B201FA"/>
    <w:rsid w:val="00B203F6"/>
    <w:rsid w:val="00B206C5"/>
    <w:rsid w:val="00B209F0"/>
    <w:rsid w:val="00B20BFD"/>
    <w:rsid w:val="00B20D08"/>
    <w:rsid w:val="00B20FE6"/>
    <w:rsid w:val="00B214F9"/>
    <w:rsid w:val="00B21586"/>
    <w:rsid w:val="00B21593"/>
    <w:rsid w:val="00B21995"/>
    <w:rsid w:val="00B219B2"/>
    <w:rsid w:val="00B21F8E"/>
    <w:rsid w:val="00B222B9"/>
    <w:rsid w:val="00B222DD"/>
    <w:rsid w:val="00B2238C"/>
    <w:rsid w:val="00B227DC"/>
    <w:rsid w:val="00B2286E"/>
    <w:rsid w:val="00B2291C"/>
    <w:rsid w:val="00B22AB0"/>
    <w:rsid w:val="00B22AFD"/>
    <w:rsid w:val="00B22C5C"/>
    <w:rsid w:val="00B22CEE"/>
    <w:rsid w:val="00B22DC9"/>
    <w:rsid w:val="00B22E67"/>
    <w:rsid w:val="00B23141"/>
    <w:rsid w:val="00B23566"/>
    <w:rsid w:val="00B23DA2"/>
    <w:rsid w:val="00B23E8D"/>
    <w:rsid w:val="00B23F3C"/>
    <w:rsid w:val="00B24971"/>
    <w:rsid w:val="00B24C03"/>
    <w:rsid w:val="00B24D3D"/>
    <w:rsid w:val="00B25085"/>
    <w:rsid w:val="00B25826"/>
    <w:rsid w:val="00B25BEA"/>
    <w:rsid w:val="00B25DD3"/>
    <w:rsid w:val="00B25EFD"/>
    <w:rsid w:val="00B26470"/>
    <w:rsid w:val="00B26537"/>
    <w:rsid w:val="00B26658"/>
    <w:rsid w:val="00B26927"/>
    <w:rsid w:val="00B26A07"/>
    <w:rsid w:val="00B26A24"/>
    <w:rsid w:val="00B26C8A"/>
    <w:rsid w:val="00B26D6C"/>
    <w:rsid w:val="00B27168"/>
    <w:rsid w:val="00B272D5"/>
    <w:rsid w:val="00B27458"/>
    <w:rsid w:val="00B27804"/>
    <w:rsid w:val="00B279DC"/>
    <w:rsid w:val="00B27CA4"/>
    <w:rsid w:val="00B27D2C"/>
    <w:rsid w:val="00B3005F"/>
    <w:rsid w:val="00B3019B"/>
    <w:rsid w:val="00B30298"/>
    <w:rsid w:val="00B30A91"/>
    <w:rsid w:val="00B30F3D"/>
    <w:rsid w:val="00B314DB"/>
    <w:rsid w:val="00B319C6"/>
    <w:rsid w:val="00B31E23"/>
    <w:rsid w:val="00B31F4E"/>
    <w:rsid w:val="00B32467"/>
    <w:rsid w:val="00B32880"/>
    <w:rsid w:val="00B32A46"/>
    <w:rsid w:val="00B32C6F"/>
    <w:rsid w:val="00B32F0A"/>
    <w:rsid w:val="00B337CC"/>
    <w:rsid w:val="00B33EAF"/>
    <w:rsid w:val="00B343A7"/>
    <w:rsid w:val="00B3440E"/>
    <w:rsid w:val="00B345FA"/>
    <w:rsid w:val="00B34608"/>
    <w:rsid w:val="00B34AF9"/>
    <w:rsid w:val="00B35278"/>
    <w:rsid w:val="00B35560"/>
    <w:rsid w:val="00B35668"/>
    <w:rsid w:val="00B358D8"/>
    <w:rsid w:val="00B35DCF"/>
    <w:rsid w:val="00B36226"/>
    <w:rsid w:val="00B362D3"/>
    <w:rsid w:val="00B36806"/>
    <w:rsid w:val="00B36CF9"/>
    <w:rsid w:val="00B36E0A"/>
    <w:rsid w:val="00B36FFA"/>
    <w:rsid w:val="00B37268"/>
    <w:rsid w:val="00B3730D"/>
    <w:rsid w:val="00B37504"/>
    <w:rsid w:val="00B376E9"/>
    <w:rsid w:val="00B3782B"/>
    <w:rsid w:val="00B37C02"/>
    <w:rsid w:val="00B37E23"/>
    <w:rsid w:val="00B37E78"/>
    <w:rsid w:val="00B4009F"/>
    <w:rsid w:val="00B402BA"/>
    <w:rsid w:val="00B40308"/>
    <w:rsid w:val="00B40585"/>
    <w:rsid w:val="00B40817"/>
    <w:rsid w:val="00B40DC5"/>
    <w:rsid w:val="00B41007"/>
    <w:rsid w:val="00B4136F"/>
    <w:rsid w:val="00B41726"/>
    <w:rsid w:val="00B417D4"/>
    <w:rsid w:val="00B41EBD"/>
    <w:rsid w:val="00B42195"/>
    <w:rsid w:val="00B42329"/>
    <w:rsid w:val="00B42342"/>
    <w:rsid w:val="00B424AF"/>
    <w:rsid w:val="00B426E2"/>
    <w:rsid w:val="00B42AC6"/>
    <w:rsid w:val="00B4314A"/>
    <w:rsid w:val="00B4314D"/>
    <w:rsid w:val="00B431B5"/>
    <w:rsid w:val="00B438D3"/>
    <w:rsid w:val="00B439B5"/>
    <w:rsid w:val="00B43BF9"/>
    <w:rsid w:val="00B43DA7"/>
    <w:rsid w:val="00B44539"/>
    <w:rsid w:val="00B44859"/>
    <w:rsid w:val="00B448D5"/>
    <w:rsid w:val="00B448F8"/>
    <w:rsid w:val="00B44B20"/>
    <w:rsid w:val="00B45974"/>
    <w:rsid w:val="00B45CF1"/>
    <w:rsid w:val="00B46248"/>
    <w:rsid w:val="00B46613"/>
    <w:rsid w:val="00B466B9"/>
    <w:rsid w:val="00B46720"/>
    <w:rsid w:val="00B46767"/>
    <w:rsid w:val="00B46A2F"/>
    <w:rsid w:val="00B46D86"/>
    <w:rsid w:val="00B4742D"/>
    <w:rsid w:val="00B4750B"/>
    <w:rsid w:val="00B475D2"/>
    <w:rsid w:val="00B479B4"/>
    <w:rsid w:val="00B47A04"/>
    <w:rsid w:val="00B47B61"/>
    <w:rsid w:val="00B47B7A"/>
    <w:rsid w:val="00B47F58"/>
    <w:rsid w:val="00B50789"/>
    <w:rsid w:val="00B5078F"/>
    <w:rsid w:val="00B5097A"/>
    <w:rsid w:val="00B509D9"/>
    <w:rsid w:val="00B50D94"/>
    <w:rsid w:val="00B51276"/>
    <w:rsid w:val="00B513B2"/>
    <w:rsid w:val="00B51D3B"/>
    <w:rsid w:val="00B51D57"/>
    <w:rsid w:val="00B5247D"/>
    <w:rsid w:val="00B52881"/>
    <w:rsid w:val="00B52AEE"/>
    <w:rsid w:val="00B52B38"/>
    <w:rsid w:val="00B52CA4"/>
    <w:rsid w:val="00B536CC"/>
    <w:rsid w:val="00B538B8"/>
    <w:rsid w:val="00B53ABA"/>
    <w:rsid w:val="00B53C89"/>
    <w:rsid w:val="00B53E1A"/>
    <w:rsid w:val="00B53EC7"/>
    <w:rsid w:val="00B540C5"/>
    <w:rsid w:val="00B54195"/>
    <w:rsid w:val="00B542B2"/>
    <w:rsid w:val="00B54645"/>
    <w:rsid w:val="00B547B4"/>
    <w:rsid w:val="00B54E84"/>
    <w:rsid w:val="00B54EB1"/>
    <w:rsid w:val="00B54F46"/>
    <w:rsid w:val="00B54F60"/>
    <w:rsid w:val="00B55AF7"/>
    <w:rsid w:val="00B55B67"/>
    <w:rsid w:val="00B569AE"/>
    <w:rsid w:val="00B56B0B"/>
    <w:rsid w:val="00B56BDF"/>
    <w:rsid w:val="00B56C8A"/>
    <w:rsid w:val="00B56C92"/>
    <w:rsid w:val="00B56D1E"/>
    <w:rsid w:val="00B574F2"/>
    <w:rsid w:val="00B57B44"/>
    <w:rsid w:val="00B57B74"/>
    <w:rsid w:val="00B57B84"/>
    <w:rsid w:val="00B57D40"/>
    <w:rsid w:val="00B60065"/>
    <w:rsid w:val="00B6013F"/>
    <w:rsid w:val="00B60201"/>
    <w:rsid w:val="00B602D6"/>
    <w:rsid w:val="00B60388"/>
    <w:rsid w:val="00B60588"/>
    <w:rsid w:val="00B605CC"/>
    <w:rsid w:val="00B608B0"/>
    <w:rsid w:val="00B6097F"/>
    <w:rsid w:val="00B615B6"/>
    <w:rsid w:val="00B61A89"/>
    <w:rsid w:val="00B61F62"/>
    <w:rsid w:val="00B61F66"/>
    <w:rsid w:val="00B620B0"/>
    <w:rsid w:val="00B6231F"/>
    <w:rsid w:val="00B62401"/>
    <w:rsid w:val="00B6241C"/>
    <w:rsid w:val="00B628B4"/>
    <w:rsid w:val="00B62B33"/>
    <w:rsid w:val="00B62F83"/>
    <w:rsid w:val="00B63501"/>
    <w:rsid w:val="00B63507"/>
    <w:rsid w:val="00B63513"/>
    <w:rsid w:val="00B6361C"/>
    <w:rsid w:val="00B64120"/>
    <w:rsid w:val="00B6413C"/>
    <w:rsid w:val="00B64167"/>
    <w:rsid w:val="00B64260"/>
    <w:rsid w:val="00B644BC"/>
    <w:rsid w:val="00B648DF"/>
    <w:rsid w:val="00B64986"/>
    <w:rsid w:val="00B64E27"/>
    <w:rsid w:val="00B64FF1"/>
    <w:rsid w:val="00B651F0"/>
    <w:rsid w:val="00B6534D"/>
    <w:rsid w:val="00B65582"/>
    <w:rsid w:val="00B656C6"/>
    <w:rsid w:val="00B65881"/>
    <w:rsid w:val="00B659A2"/>
    <w:rsid w:val="00B65A6E"/>
    <w:rsid w:val="00B65E05"/>
    <w:rsid w:val="00B6646E"/>
    <w:rsid w:val="00B66708"/>
    <w:rsid w:val="00B66791"/>
    <w:rsid w:val="00B669A4"/>
    <w:rsid w:val="00B669CD"/>
    <w:rsid w:val="00B66F2B"/>
    <w:rsid w:val="00B6730C"/>
    <w:rsid w:val="00B675F2"/>
    <w:rsid w:val="00B67A03"/>
    <w:rsid w:val="00B67B05"/>
    <w:rsid w:val="00B67F27"/>
    <w:rsid w:val="00B70162"/>
    <w:rsid w:val="00B706B3"/>
    <w:rsid w:val="00B7087A"/>
    <w:rsid w:val="00B70936"/>
    <w:rsid w:val="00B7096E"/>
    <w:rsid w:val="00B70BB5"/>
    <w:rsid w:val="00B70CDC"/>
    <w:rsid w:val="00B70DDB"/>
    <w:rsid w:val="00B70F57"/>
    <w:rsid w:val="00B710C6"/>
    <w:rsid w:val="00B7127A"/>
    <w:rsid w:val="00B7147E"/>
    <w:rsid w:val="00B714B5"/>
    <w:rsid w:val="00B717D7"/>
    <w:rsid w:val="00B71AE9"/>
    <w:rsid w:val="00B71C26"/>
    <w:rsid w:val="00B71C9F"/>
    <w:rsid w:val="00B7236C"/>
    <w:rsid w:val="00B72422"/>
    <w:rsid w:val="00B72490"/>
    <w:rsid w:val="00B7264E"/>
    <w:rsid w:val="00B72758"/>
    <w:rsid w:val="00B72861"/>
    <w:rsid w:val="00B72CCC"/>
    <w:rsid w:val="00B732AE"/>
    <w:rsid w:val="00B73EB1"/>
    <w:rsid w:val="00B74911"/>
    <w:rsid w:val="00B749E8"/>
    <w:rsid w:val="00B74AC7"/>
    <w:rsid w:val="00B74D47"/>
    <w:rsid w:val="00B75741"/>
    <w:rsid w:val="00B75A61"/>
    <w:rsid w:val="00B75E21"/>
    <w:rsid w:val="00B75E95"/>
    <w:rsid w:val="00B760BC"/>
    <w:rsid w:val="00B7610E"/>
    <w:rsid w:val="00B762AD"/>
    <w:rsid w:val="00B76496"/>
    <w:rsid w:val="00B76713"/>
    <w:rsid w:val="00B76B37"/>
    <w:rsid w:val="00B76C05"/>
    <w:rsid w:val="00B76CC3"/>
    <w:rsid w:val="00B771BB"/>
    <w:rsid w:val="00B77478"/>
    <w:rsid w:val="00B774D2"/>
    <w:rsid w:val="00B775BB"/>
    <w:rsid w:val="00B7767D"/>
    <w:rsid w:val="00B77C56"/>
    <w:rsid w:val="00B800E6"/>
    <w:rsid w:val="00B800ED"/>
    <w:rsid w:val="00B80278"/>
    <w:rsid w:val="00B80285"/>
    <w:rsid w:val="00B8029F"/>
    <w:rsid w:val="00B802AD"/>
    <w:rsid w:val="00B8057A"/>
    <w:rsid w:val="00B80701"/>
    <w:rsid w:val="00B80709"/>
    <w:rsid w:val="00B80BF7"/>
    <w:rsid w:val="00B8102C"/>
    <w:rsid w:val="00B8105C"/>
    <w:rsid w:val="00B81795"/>
    <w:rsid w:val="00B81A95"/>
    <w:rsid w:val="00B81AAC"/>
    <w:rsid w:val="00B8213B"/>
    <w:rsid w:val="00B82956"/>
    <w:rsid w:val="00B82B47"/>
    <w:rsid w:val="00B82B57"/>
    <w:rsid w:val="00B82D35"/>
    <w:rsid w:val="00B82D42"/>
    <w:rsid w:val="00B83094"/>
    <w:rsid w:val="00B830E5"/>
    <w:rsid w:val="00B83310"/>
    <w:rsid w:val="00B833D4"/>
    <w:rsid w:val="00B834E0"/>
    <w:rsid w:val="00B837BD"/>
    <w:rsid w:val="00B83873"/>
    <w:rsid w:val="00B83BFC"/>
    <w:rsid w:val="00B83C83"/>
    <w:rsid w:val="00B83DF8"/>
    <w:rsid w:val="00B84416"/>
    <w:rsid w:val="00B845E1"/>
    <w:rsid w:val="00B846F3"/>
    <w:rsid w:val="00B84BFC"/>
    <w:rsid w:val="00B84D54"/>
    <w:rsid w:val="00B850B7"/>
    <w:rsid w:val="00B853A6"/>
    <w:rsid w:val="00B85E50"/>
    <w:rsid w:val="00B85E70"/>
    <w:rsid w:val="00B85ED5"/>
    <w:rsid w:val="00B86081"/>
    <w:rsid w:val="00B864B9"/>
    <w:rsid w:val="00B8671C"/>
    <w:rsid w:val="00B86738"/>
    <w:rsid w:val="00B869B3"/>
    <w:rsid w:val="00B86B9C"/>
    <w:rsid w:val="00B86F94"/>
    <w:rsid w:val="00B87028"/>
    <w:rsid w:val="00B8724B"/>
    <w:rsid w:val="00B87386"/>
    <w:rsid w:val="00B87987"/>
    <w:rsid w:val="00B87F6B"/>
    <w:rsid w:val="00B90091"/>
    <w:rsid w:val="00B9024F"/>
    <w:rsid w:val="00B903FF"/>
    <w:rsid w:val="00B90594"/>
    <w:rsid w:val="00B9061F"/>
    <w:rsid w:val="00B9075A"/>
    <w:rsid w:val="00B909D7"/>
    <w:rsid w:val="00B90DCA"/>
    <w:rsid w:val="00B9147D"/>
    <w:rsid w:val="00B914B0"/>
    <w:rsid w:val="00B9167D"/>
    <w:rsid w:val="00B9225C"/>
    <w:rsid w:val="00B9255E"/>
    <w:rsid w:val="00B925DF"/>
    <w:rsid w:val="00B92709"/>
    <w:rsid w:val="00B92B57"/>
    <w:rsid w:val="00B92CDB"/>
    <w:rsid w:val="00B92E23"/>
    <w:rsid w:val="00B93093"/>
    <w:rsid w:val="00B93183"/>
    <w:rsid w:val="00B93647"/>
    <w:rsid w:val="00B93A2F"/>
    <w:rsid w:val="00B93B3C"/>
    <w:rsid w:val="00B93E51"/>
    <w:rsid w:val="00B94264"/>
    <w:rsid w:val="00B942E3"/>
    <w:rsid w:val="00B947C6"/>
    <w:rsid w:val="00B94835"/>
    <w:rsid w:val="00B94840"/>
    <w:rsid w:val="00B94883"/>
    <w:rsid w:val="00B94F8A"/>
    <w:rsid w:val="00B9512C"/>
    <w:rsid w:val="00B95151"/>
    <w:rsid w:val="00B95402"/>
    <w:rsid w:val="00B954A2"/>
    <w:rsid w:val="00B954ED"/>
    <w:rsid w:val="00B9551E"/>
    <w:rsid w:val="00B956D1"/>
    <w:rsid w:val="00B956FD"/>
    <w:rsid w:val="00B95822"/>
    <w:rsid w:val="00B961DF"/>
    <w:rsid w:val="00B961E4"/>
    <w:rsid w:val="00B9654C"/>
    <w:rsid w:val="00B9656F"/>
    <w:rsid w:val="00B965AA"/>
    <w:rsid w:val="00B9669D"/>
    <w:rsid w:val="00B96842"/>
    <w:rsid w:val="00B96CC7"/>
    <w:rsid w:val="00B971EB"/>
    <w:rsid w:val="00B97529"/>
    <w:rsid w:val="00B97986"/>
    <w:rsid w:val="00B97CF5"/>
    <w:rsid w:val="00B97D88"/>
    <w:rsid w:val="00BA07B2"/>
    <w:rsid w:val="00BA0B3D"/>
    <w:rsid w:val="00BA10FB"/>
    <w:rsid w:val="00BA156D"/>
    <w:rsid w:val="00BA1B86"/>
    <w:rsid w:val="00BA1CB2"/>
    <w:rsid w:val="00BA1D64"/>
    <w:rsid w:val="00BA231B"/>
    <w:rsid w:val="00BA2639"/>
    <w:rsid w:val="00BA2DDB"/>
    <w:rsid w:val="00BA31CB"/>
    <w:rsid w:val="00BA3320"/>
    <w:rsid w:val="00BA35F2"/>
    <w:rsid w:val="00BA36E7"/>
    <w:rsid w:val="00BA3982"/>
    <w:rsid w:val="00BA3D1A"/>
    <w:rsid w:val="00BA3FB1"/>
    <w:rsid w:val="00BA4134"/>
    <w:rsid w:val="00BA4188"/>
    <w:rsid w:val="00BA4480"/>
    <w:rsid w:val="00BA44CF"/>
    <w:rsid w:val="00BA47BD"/>
    <w:rsid w:val="00BA48C8"/>
    <w:rsid w:val="00BA4BA6"/>
    <w:rsid w:val="00BA4C3C"/>
    <w:rsid w:val="00BA5719"/>
    <w:rsid w:val="00BA58FC"/>
    <w:rsid w:val="00BA5BDE"/>
    <w:rsid w:val="00BA5CC8"/>
    <w:rsid w:val="00BA6399"/>
    <w:rsid w:val="00BA6486"/>
    <w:rsid w:val="00BA648C"/>
    <w:rsid w:val="00BA698A"/>
    <w:rsid w:val="00BA6C60"/>
    <w:rsid w:val="00BA734C"/>
    <w:rsid w:val="00BA74E5"/>
    <w:rsid w:val="00BA75E1"/>
    <w:rsid w:val="00BA7766"/>
    <w:rsid w:val="00BA7A5D"/>
    <w:rsid w:val="00BA7D20"/>
    <w:rsid w:val="00BB033C"/>
    <w:rsid w:val="00BB0410"/>
    <w:rsid w:val="00BB0470"/>
    <w:rsid w:val="00BB061B"/>
    <w:rsid w:val="00BB0775"/>
    <w:rsid w:val="00BB0AC0"/>
    <w:rsid w:val="00BB0B3A"/>
    <w:rsid w:val="00BB0B4D"/>
    <w:rsid w:val="00BB0BE4"/>
    <w:rsid w:val="00BB1067"/>
    <w:rsid w:val="00BB1077"/>
    <w:rsid w:val="00BB119C"/>
    <w:rsid w:val="00BB1941"/>
    <w:rsid w:val="00BB1B34"/>
    <w:rsid w:val="00BB1F05"/>
    <w:rsid w:val="00BB22CE"/>
    <w:rsid w:val="00BB23BF"/>
    <w:rsid w:val="00BB2A0D"/>
    <w:rsid w:val="00BB2BBA"/>
    <w:rsid w:val="00BB2D0B"/>
    <w:rsid w:val="00BB339B"/>
    <w:rsid w:val="00BB33EE"/>
    <w:rsid w:val="00BB37B8"/>
    <w:rsid w:val="00BB3A4E"/>
    <w:rsid w:val="00BB3C5A"/>
    <w:rsid w:val="00BB3DB5"/>
    <w:rsid w:val="00BB4379"/>
    <w:rsid w:val="00BB4598"/>
    <w:rsid w:val="00BB4702"/>
    <w:rsid w:val="00BB470A"/>
    <w:rsid w:val="00BB4825"/>
    <w:rsid w:val="00BB483E"/>
    <w:rsid w:val="00BB49B0"/>
    <w:rsid w:val="00BB4CAE"/>
    <w:rsid w:val="00BB53E1"/>
    <w:rsid w:val="00BB58DE"/>
    <w:rsid w:val="00BB5A92"/>
    <w:rsid w:val="00BB5D13"/>
    <w:rsid w:val="00BB5FBD"/>
    <w:rsid w:val="00BB6484"/>
    <w:rsid w:val="00BB6590"/>
    <w:rsid w:val="00BB74BF"/>
    <w:rsid w:val="00BB7A4F"/>
    <w:rsid w:val="00BB7C3C"/>
    <w:rsid w:val="00BC00C5"/>
    <w:rsid w:val="00BC011C"/>
    <w:rsid w:val="00BC0247"/>
    <w:rsid w:val="00BC0641"/>
    <w:rsid w:val="00BC0668"/>
    <w:rsid w:val="00BC0785"/>
    <w:rsid w:val="00BC0A15"/>
    <w:rsid w:val="00BC0C1E"/>
    <w:rsid w:val="00BC0E33"/>
    <w:rsid w:val="00BC104F"/>
    <w:rsid w:val="00BC10D0"/>
    <w:rsid w:val="00BC2B65"/>
    <w:rsid w:val="00BC3020"/>
    <w:rsid w:val="00BC3032"/>
    <w:rsid w:val="00BC3B4A"/>
    <w:rsid w:val="00BC3FFD"/>
    <w:rsid w:val="00BC4259"/>
    <w:rsid w:val="00BC4380"/>
    <w:rsid w:val="00BC43AD"/>
    <w:rsid w:val="00BC461D"/>
    <w:rsid w:val="00BC4770"/>
    <w:rsid w:val="00BC4834"/>
    <w:rsid w:val="00BC49F4"/>
    <w:rsid w:val="00BC4DF2"/>
    <w:rsid w:val="00BC4EA2"/>
    <w:rsid w:val="00BC52D7"/>
    <w:rsid w:val="00BC5410"/>
    <w:rsid w:val="00BC59D3"/>
    <w:rsid w:val="00BC5A31"/>
    <w:rsid w:val="00BC5ACC"/>
    <w:rsid w:val="00BC5B81"/>
    <w:rsid w:val="00BC5C12"/>
    <w:rsid w:val="00BC5EAD"/>
    <w:rsid w:val="00BC6142"/>
    <w:rsid w:val="00BC62A6"/>
    <w:rsid w:val="00BC64B2"/>
    <w:rsid w:val="00BC6A20"/>
    <w:rsid w:val="00BC6D2B"/>
    <w:rsid w:val="00BC6FBE"/>
    <w:rsid w:val="00BC7864"/>
    <w:rsid w:val="00BC7E7C"/>
    <w:rsid w:val="00BD007E"/>
    <w:rsid w:val="00BD021F"/>
    <w:rsid w:val="00BD026E"/>
    <w:rsid w:val="00BD0768"/>
    <w:rsid w:val="00BD0783"/>
    <w:rsid w:val="00BD0805"/>
    <w:rsid w:val="00BD08B8"/>
    <w:rsid w:val="00BD0D72"/>
    <w:rsid w:val="00BD11E7"/>
    <w:rsid w:val="00BD136C"/>
    <w:rsid w:val="00BD1424"/>
    <w:rsid w:val="00BD1780"/>
    <w:rsid w:val="00BD1BC5"/>
    <w:rsid w:val="00BD1F43"/>
    <w:rsid w:val="00BD227A"/>
    <w:rsid w:val="00BD2611"/>
    <w:rsid w:val="00BD284F"/>
    <w:rsid w:val="00BD2BE0"/>
    <w:rsid w:val="00BD3224"/>
    <w:rsid w:val="00BD3501"/>
    <w:rsid w:val="00BD3E41"/>
    <w:rsid w:val="00BD406C"/>
    <w:rsid w:val="00BD42E5"/>
    <w:rsid w:val="00BD47E5"/>
    <w:rsid w:val="00BD48A8"/>
    <w:rsid w:val="00BD4C6E"/>
    <w:rsid w:val="00BD4FA1"/>
    <w:rsid w:val="00BD503F"/>
    <w:rsid w:val="00BD6360"/>
    <w:rsid w:val="00BD6504"/>
    <w:rsid w:val="00BD6709"/>
    <w:rsid w:val="00BD6A63"/>
    <w:rsid w:val="00BD6B76"/>
    <w:rsid w:val="00BD6D90"/>
    <w:rsid w:val="00BD71AC"/>
    <w:rsid w:val="00BD743F"/>
    <w:rsid w:val="00BD7499"/>
    <w:rsid w:val="00BD74EF"/>
    <w:rsid w:val="00BD75E9"/>
    <w:rsid w:val="00BD77C8"/>
    <w:rsid w:val="00BD780E"/>
    <w:rsid w:val="00BD7A45"/>
    <w:rsid w:val="00BD7EB9"/>
    <w:rsid w:val="00BE058B"/>
    <w:rsid w:val="00BE0678"/>
    <w:rsid w:val="00BE0744"/>
    <w:rsid w:val="00BE0964"/>
    <w:rsid w:val="00BE09C2"/>
    <w:rsid w:val="00BE0C0C"/>
    <w:rsid w:val="00BE1198"/>
    <w:rsid w:val="00BE1396"/>
    <w:rsid w:val="00BE13CA"/>
    <w:rsid w:val="00BE143A"/>
    <w:rsid w:val="00BE1612"/>
    <w:rsid w:val="00BE1C41"/>
    <w:rsid w:val="00BE1F47"/>
    <w:rsid w:val="00BE2107"/>
    <w:rsid w:val="00BE227B"/>
    <w:rsid w:val="00BE246A"/>
    <w:rsid w:val="00BE2561"/>
    <w:rsid w:val="00BE2AC3"/>
    <w:rsid w:val="00BE2B2F"/>
    <w:rsid w:val="00BE2FE2"/>
    <w:rsid w:val="00BE314D"/>
    <w:rsid w:val="00BE38EC"/>
    <w:rsid w:val="00BE3A9E"/>
    <w:rsid w:val="00BE3B5D"/>
    <w:rsid w:val="00BE3C21"/>
    <w:rsid w:val="00BE3E8D"/>
    <w:rsid w:val="00BE402B"/>
    <w:rsid w:val="00BE4728"/>
    <w:rsid w:val="00BE488C"/>
    <w:rsid w:val="00BE48A1"/>
    <w:rsid w:val="00BE495B"/>
    <w:rsid w:val="00BE49C7"/>
    <w:rsid w:val="00BE4A88"/>
    <w:rsid w:val="00BE4F33"/>
    <w:rsid w:val="00BE4FCC"/>
    <w:rsid w:val="00BE51FE"/>
    <w:rsid w:val="00BE5336"/>
    <w:rsid w:val="00BE5541"/>
    <w:rsid w:val="00BE5717"/>
    <w:rsid w:val="00BE58D8"/>
    <w:rsid w:val="00BE59B0"/>
    <w:rsid w:val="00BE59EE"/>
    <w:rsid w:val="00BE5BA4"/>
    <w:rsid w:val="00BE5FF4"/>
    <w:rsid w:val="00BE6099"/>
    <w:rsid w:val="00BE60EB"/>
    <w:rsid w:val="00BE6754"/>
    <w:rsid w:val="00BE6946"/>
    <w:rsid w:val="00BE6A05"/>
    <w:rsid w:val="00BE7245"/>
    <w:rsid w:val="00BE727C"/>
    <w:rsid w:val="00BE7404"/>
    <w:rsid w:val="00BE7734"/>
    <w:rsid w:val="00BF0146"/>
    <w:rsid w:val="00BF0368"/>
    <w:rsid w:val="00BF0387"/>
    <w:rsid w:val="00BF04C1"/>
    <w:rsid w:val="00BF1330"/>
    <w:rsid w:val="00BF141E"/>
    <w:rsid w:val="00BF15B0"/>
    <w:rsid w:val="00BF15B4"/>
    <w:rsid w:val="00BF1979"/>
    <w:rsid w:val="00BF1CF8"/>
    <w:rsid w:val="00BF1EFB"/>
    <w:rsid w:val="00BF22EB"/>
    <w:rsid w:val="00BF2520"/>
    <w:rsid w:val="00BF2724"/>
    <w:rsid w:val="00BF2904"/>
    <w:rsid w:val="00BF2BD6"/>
    <w:rsid w:val="00BF2DDF"/>
    <w:rsid w:val="00BF30CF"/>
    <w:rsid w:val="00BF311C"/>
    <w:rsid w:val="00BF3726"/>
    <w:rsid w:val="00BF397A"/>
    <w:rsid w:val="00BF3C26"/>
    <w:rsid w:val="00BF3C48"/>
    <w:rsid w:val="00BF4347"/>
    <w:rsid w:val="00BF5415"/>
    <w:rsid w:val="00BF5532"/>
    <w:rsid w:val="00BF56EA"/>
    <w:rsid w:val="00BF5858"/>
    <w:rsid w:val="00BF58F0"/>
    <w:rsid w:val="00BF594A"/>
    <w:rsid w:val="00BF5B7D"/>
    <w:rsid w:val="00BF62CE"/>
    <w:rsid w:val="00BF6D3A"/>
    <w:rsid w:val="00BF705E"/>
    <w:rsid w:val="00BF72AB"/>
    <w:rsid w:val="00BF72FC"/>
    <w:rsid w:val="00BF76E2"/>
    <w:rsid w:val="00C00127"/>
    <w:rsid w:val="00C0043B"/>
    <w:rsid w:val="00C00472"/>
    <w:rsid w:val="00C00585"/>
    <w:rsid w:val="00C0113A"/>
    <w:rsid w:val="00C01211"/>
    <w:rsid w:val="00C015A8"/>
    <w:rsid w:val="00C0180E"/>
    <w:rsid w:val="00C019C8"/>
    <w:rsid w:val="00C01BD7"/>
    <w:rsid w:val="00C01D4F"/>
    <w:rsid w:val="00C02046"/>
    <w:rsid w:val="00C02060"/>
    <w:rsid w:val="00C0218B"/>
    <w:rsid w:val="00C02576"/>
    <w:rsid w:val="00C025D6"/>
    <w:rsid w:val="00C0307C"/>
    <w:rsid w:val="00C0337B"/>
    <w:rsid w:val="00C0343E"/>
    <w:rsid w:val="00C03790"/>
    <w:rsid w:val="00C03A2D"/>
    <w:rsid w:val="00C03CFF"/>
    <w:rsid w:val="00C047CF"/>
    <w:rsid w:val="00C04B06"/>
    <w:rsid w:val="00C04CC5"/>
    <w:rsid w:val="00C04E11"/>
    <w:rsid w:val="00C04F25"/>
    <w:rsid w:val="00C05046"/>
    <w:rsid w:val="00C0509B"/>
    <w:rsid w:val="00C05AEC"/>
    <w:rsid w:val="00C05C83"/>
    <w:rsid w:val="00C05DDE"/>
    <w:rsid w:val="00C060EE"/>
    <w:rsid w:val="00C064B4"/>
    <w:rsid w:val="00C06905"/>
    <w:rsid w:val="00C0694B"/>
    <w:rsid w:val="00C06C08"/>
    <w:rsid w:val="00C06D27"/>
    <w:rsid w:val="00C06DA1"/>
    <w:rsid w:val="00C06E89"/>
    <w:rsid w:val="00C06F54"/>
    <w:rsid w:val="00C07152"/>
    <w:rsid w:val="00C074F2"/>
    <w:rsid w:val="00C07B53"/>
    <w:rsid w:val="00C07CF6"/>
    <w:rsid w:val="00C07F23"/>
    <w:rsid w:val="00C10112"/>
    <w:rsid w:val="00C1022A"/>
    <w:rsid w:val="00C1048E"/>
    <w:rsid w:val="00C10653"/>
    <w:rsid w:val="00C1065E"/>
    <w:rsid w:val="00C10725"/>
    <w:rsid w:val="00C108D2"/>
    <w:rsid w:val="00C10E25"/>
    <w:rsid w:val="00C10F05"/>
    <w:rsid w:val="00C10F1C"/>
    <w:rsid w:val="00C112FB"/>
    <w:rsid w:val="00C1195B"/>
    <w:rsid w:val="00C11CA3"/>
    <w:rsid w:val="00C11F8D"/>
    <w:rsid w:val="00C12450"/>
    <w:rsid w:val="00C125B3"/>
    <w:rsid w:val="00C12797"/>
    <w:rsid w:val="00C129D4"/>
    <w:rsid w:val="00C12AC0"/>
    <w:rsid w:val="00C12DFC"/>
    <w:rsid w:val="00C133F9"/>
    <w:rsid w:val="00C13A0C"/>
    <w:rsid w:val="00C13A44"/>
    <w:rsid w:val="00C13EA3"/>
    <w:rsid w:val="00C14430"/>
    <w:rsid w:val="00C145AF"/>
    <w:rsid w:val="00C14603"/>
    <w:rsid w:val="00C14AFF"/>
    <w:rsid w:val="00C14D39"/>
    <w:rsid w:val="00C15070"/>
    <w:rsid w:val="00C15097"/>
    <w:rsid w:val="00C15186"/>
    <w:rsid w:val="00C1527D"/>
    <w:rsid w:val="00C152DF"/>
    <w:rsid w:val="00C15323"/>
    <w:rsid w:val="00C155D8"/>
    <w:rsid w:val="00C1595C"/>
    <w:rsid w:val="00C15DB9"/>
    <w:rsid w:val="00C16276"/>
    <w:rsid w:val="00C16585"/>
    <w:rsid w:val="00C16A4C"/>
    <w:rsid w:val="00C2083A"/>
    <w:rsid w:val="00C20E44"/>
    <w:rsid w:val="00C20FA3"/>
    <w:rsid w:val="00C21331"/>
    <w:rsid w:val="00C21576"/>
    <w:rsid w:val="00C218E3"/>
    <w:rsid w:val="00C21C83"/>
    <w:rsid w:val="00C21E6B"/>
    <w:rsid w:val="00C220F1"/>
    <w:rsid w:val="00C22251"/>
    <w:rsid w:val="00C226E2"/>
    <w:rsid w:val="00C228A2"/>
    <w:rsid w:val="00C22972"/>
    <w:rsid w:val="00C22979"/>
    <w:rsid w:val="00C229E7"/>
    <w:rsid w:val="00C22B21"/>
    <w:rsid w:val="00C22CF4"/>
    <w:rsid w:val="00C23345"/>
    <w:rsid w:val="00C23509"/>
    <w:rsid w:val="00C23B91"/>
    <w:rsid w:val="00C2421D"/>
    <w:rsid w:val="00C2429F"/>
    <w:rsid w:val="00C244D8"/>
    <w:rsid w:val="00C2468B"/>
    <w:rsid w:val="00C2480E"/>
    <w:rsid w:val="00C252BB"/>
    <w:rsid w:val="00C2552A"/>
    <w:rsid w:val="00C25634"/>
    <w:rsid w:val="00C25650"/>
    <w:rsid w:val="00C2574D"/>
    <w:rsid w:val="00C26276"/>
    <w:rsid w:val="00C2635D"/>
    <w:rsid w:val="00C26467"/>
    <w:rsid w:val="00C264C9"/>
    <w:rsid w:val="00C2650F"/>
    <w:rsid w:val="00C268CC"/>
    <w:rsid w:val="00C26CC1"/>
    <w:rsid w:val="00C27473"/>
    <w:rsid w:val="00C27555"/>
    <w:rsid w:val="00C27673"/>
    <w:rsid w:val="00C27717"/>
    <w:rsid w:val="00C277D6"/>
    <w:rsid w:val="00C27827"/>
    <w:rsid w:val="00C27ACA"/>
    <w:rsid w:val="00C27BCC"/>
    <w:rsid w:val="00C3002A"/>
    <w:rsid w:val="00C3011E"/>
    <w:rsid w:val="00C30490"/>
    <w:rsid w:val="00C305C2"/>
    <w:rsid w:val="00C305EC"/>
    <w:rsid w:val="00C3078C"/>
    <w:rsid w:val="00C308AA"/>
    <w:rsid w:val="00C3096A"/>
    <w:rsid w:val="00C30996"/>
    <w:rsid w:val="00C30BB3"/>
    <w:rsid w:val="00C30BE8"/>
    <w:rsid w:val="00C30FF6"/>
    <w:rsid w:val="00C317EB"/>
    <w:rsid w:val="00C318EE"/>
    <w:rsid w:val="00C319F1"/>
    <w:rsid w:val="00C31AEF"/>
    <w:rsid w:val="00C31B88"/>
    <w:rsid w:val="00C31C6E"/>
    <w:rsid w:val="00C32FB1"/>
    <w:rsid w:val="00C33368"/>
    <w:rsid w:val="00C333E8"/>
    <w:rsid w:val="00C337D6"/>
    <w:rsid w:val="00C33BC2"/>
    <w:rsid w:val="00C33BEC"/>
    <w:rsid w:val="00C33C38"/>
    <w:rsid w:val="00C33CFD"/>
    <w:rsid w:val="00C33ED6"/>
    <w:rsid w:val="00C33F7A"/>
    <w:rsid w:val="00C34729"/>
    <w:rsid w:val="00C3479D"/>
    <w:rsid w:val="00C347EB"/>
    <w:rsid w:val="00C349BB"/>
    <w:rsid w:val="00C34B39"/>
    <w:rsid w:val="00C34C02"/>
    <w:rsid w:val="00C34CB4"/>
    <w:rsid w:val="00C34DAF"/>
    <w:rsid w:val="00C34FFD"/>
    <w:rsid w:val="00C351D9"/>
    <w:rsid w:val="00C353A1"/>
    <w:rsid w:val="00C35A71"/>
    <w:rsid w:val="00C3628B"/>
    <w:rsid w:val="00C36F1A"/>
    <w:rsid w:val="00C37033"/>
    <w:rsid w:val="00C370ED"/>
    <w:rsid w:val="00C371DB"/>
    <w:rsid w:val="00C37787"/>
    <w:rsid w:val="00C37EED"/>
    <w:rsid w:val="00C37EF6"/>
    <w:rsid w:val="00C401B3"/>
    <w:rsid w:val="00C401E5"/>
    <w:rsid w:val="00C403F4"/>
    <w:rsid w:val="00C4048B"/>
    <w:rsid w:val="00C4073C"/>
    <w:rsid w:val="00C4082B"/>
    <w:rsid w:val="00C40857"/>
    <w:rsid w:val="00C409D8"/>
    <w:rsid w:val="00C40B8C"/>
    <w:rsid w:val="00C40D47"/>
    <w:rsid w:val="00C414E7"/>
    <w:rsid w:val="00C416C1"/>
    <w:rsid w:val="00C4196C"/>
    <w:rsid w:val="00C41C57"/>
    <w:rsid w:val="00C4269D"/>
    <w:rsid w:val="00C427AE"/>
    <w:rsid w:val="00C43132"/>
    <w:rsid w:val="00C432A9"/>
    <w:rsid w:val="00C43AF6"/>
    <w:rsid w:val="00C446F1"/>
    <w:rsid w:val="00C449ED"/>
    <w:rsid w:val="00C44A3A"/>
    <w:rsid w:val="00C44ACE"/>
    <w:rsid w:val="00C44D8C"/>
    <w:rsid w:val="00C45FFF"/>
    <w:rsid w:val="00C4641C"/>
    <w:rsid w:val="00C469E1"/>
    <w:rsid w:val="00C46D74"/>
    <w:rsid w:val="00C4709F"/>
    <w:rsid w:val="00C470A0"/>
    <w:rsid w:val="00C474A2"/>
    <w:rsid w:val="00C476B8"/>
    <w:rsid w:val="00C478AE"/>
    <w:rsid w:val="00C50013"/>
    <w:rsid w:val="00C50893"/>
    <w:rsid w:val="00C50A00"/>
    <w:rsid w:val="00C50B72"/>
    <w:rsid w:val="00C50C9A"/>
    <w:rsid w:val="00C511FD"/>
    <w:rsid w:val="00C5183E"/>
    <w:rsid w:val="00C51DDC"/>
    <w:rsid w:val="00C520AC"/>
    <w:rsid w:val="00C520DD"/>
    <w:rsid w:val="00C522B5"/>
    <w:rsid w:val="00C5268C"/>
    <w:rsid w:val="00C52A81"/>
    <w:rsid w:val="00C532A5"/>
    <w:rsid w:val="00C5335E"/>
    <w:rsid w:val="00C53361"/>
    <w:rsid w:val="00C537A9"/>
    <w:rsid w:val="00C53CED"/>
    <w:rsid w:val="00C53D2E"/>
    <w:rsid w:val="00C543AB"/>
    <w:rsid w:val="00C545FE"/>
    <w:rsid w:val="00C54FD4"/>
    <w:rsid w:val="00C55076"/>
    <w:rsid w:val="00C55274"/>
    <w:rsid w:val="00C5591E"/>
    <w:rsid w:val="00C55EE2"/>
    <w:rsid w:val="00C55F24"/>
    <w:rsid w:val="00C55F71"/>
    <w:rsid w:val="00C55FC4"/>
    <w:rsid w:val="00C56202"/>
    <w:rsid w:val="00C566A4"/>
    <w:rsid w:val="00C568E1"/>
    <w:rsid w:val="00C56923"/>
    <w:rsid w:val="00C570B1"/>
    <w:rsid w:val="00C5720A"/>
    <w:rsid w:val="00C57658"/>
    <w:rsid w:val="00C57B06"/>
    <w:rsid w:val="00C57C4B"/>
    <w:rsid w:val="00C57FB0"/>
    <w:rsid w:val="00C60172"/>
    <w:rsid w:val="00C60762"/>
    <w:rsid w:val="00C60B26"/>
    <w:rsid w:val="00C60D0C"/>
    <w:rsid w:val="00C60EA4"/>
    <w:rsid w:val="00C61797"/>
    <w:rsid w:val="00C6180E"/>
    <w:rsid w:val="00C61D94"/>
    <w:rsid w:val="00C61FE9"/>
    <w:rsid w:val="00C62177"/>
    <w:rsid w:val="00C625BF"/>
    <w:rsid w:val="00C6267B"/>
    <w:rsid w:val="00C62946"/>
    <w:rsid w:val="00C62BEF"/>
    <w:rsid w:val="00C62DC8"/>
    <w:rsid w:val="00C63291"/>
    <w:rsid w:val="00C636A3"/>
    <w:rsid w:val="00C637D2"/>
    <w:rsid w:val="00C63A34"/>
    <w:rsid w:val="00C63B1D"/>
    <w:rsid w:val="00C63E21"/>
    <w:rsid w:val="00C63FA6"/>
    <w:rsid w:val="00C65435"/>
    <w:rsid w:val="00C65888"/>
    <w:rsid w:val="00C65964"/>
    <w:rsid w:val="00C65BD8"/>
    <w:rsid w:val="00C66472"/>
    <w:rsid w:val="00C66562"/>
    <w:rsid w:val="00C66A95"/>
    <w:rsid w:val="00C66CC3"/>
    <w:rsid w:val="00C66EEE"/>
    <w:rsid w:val="00C66FD3"/>
    <w:rsid w:val="00C67759"/>
    <w:rsid w:val="00C67886"/>
    <w:rsid w:val="00C67A12"/>
    <w:rsid w:val="00C67D92"/>
    <w:rsid w:val="00C67ED6"/>
    <w:rsid w:val="00C67F28"/>
    <w:rsid w:val="00C702FE"/>
    <w:rsid w:val="00C7086B"/>
    <w:rsid w:val="00C70AB9"/>
    <w:rsid w:val="00C70C2C"/>
    <w:rsid w:val="00C713D2"/>
    <w:rsid w:val="00C7159E"/>
    <w:rsid w:val="00C716A0"/>
    <w:rsid w:val="00C718E6"/>
    <w:rsid w:val="00C721D7"/>
    <w:rsid w:val="00C723AD"/>
    <w:rsid w:val="00C723C3"/>
    <w:rsid w:val="00C72464"/>
    <w:rsid w:val="00C724A6"/>
    <w:rsid w:val="00C72D36"/>
    <w:rsid w:val="00C73361"/>
    <w:rsid w:val="00C733BD"/>
    <w:rsid w:val="00C74416"/>
    <w:rsid w:val="00C74774"/>
    <w:rsid w:val="00C74C94"/>
    <w:rsid w:val="00C7574D"/>
    <w:rsid w:val="00C75B51"/>
    <w:rsid w:val="00C75B93"/>
    <w:rsid w:val="00C75C7A"/>
    <w:rsid w:val="00C75E6D"/>
    <w:rsid w:val="00C75EBA"/>
    <w:rsid w:val="00C75EDF"/>
    <w:rsid w:val="00C760E9"/>
    <w:rsid w:val="00C76AEF"/>
    <w:rsid w:val="00C7731C"/>
    <w:rsid w:val="00C77535"/>
    <w:rsid w:val="00C7768D"/>
    <w:rsid w:val="00C77736"/>
    <w:rsid w:val="00C777F2"/>
    <w:rsid w:val="00C77BA3"/>
    <w:rsid w:val="00C8061C"/>
    <w:rsid w:val="00C80D5C"/>
    <w:rsid w:val="00C81582"/>
    <w:rsid w:val="00C817F1"/>
    <w:rsid w:val="00C81A17"/>
    <w:rsid w:val="00C81C96"/>
    <w:rsid w:val="00C823AB"/>
    <w:rsid w:val="00C8263E"/>
    <w:rsid w:val="00C8269B"/>
    <w:rsid w:val="00C82F38"/>
    <w:rsid w:val="00C831B6"/>
    <w:rsid w:val="00C8344B"/>
    <w:rsid w:val="00C834FE"/>
    <w:rsid w:val="00C837BF"/>
    <w:rsid w:val="00C837E7"/>
    <w:rsid w:val="00C842B8"/>
    <w:rsid w:val="00C842C8"/>
    <w:rsid w:val="00C848AF"/>
    <w:rsid w:val="00C84936"/>
    <w:rsid w:val="00C84C15"/>
    <w:rsid w:val="00C84FAD"/>
    <w:rsid w:val="00C85317"/>
    <w:rsid w:val="00C854F1"/>
    <w:rsid w:val="00C858A4"/>
    <w:rsid w:val="00C85A20"/>
    <w:rsid w:val="00C85E29"/>
    <w:rsid w:val="00C85F64"/>
    <w:rsid w:val="00C86062"/>
    <w:rsid w:val="00C8608C"/>
    <w:rsid w:val="00C86139"/>
    <w:rsid w:val="00C8619A"/>
    <w:rsid w:val="00C86279"/>
    <w:rsid w:val="00C865FD"/>
    <w:rsid w:val="00C866C6"/>
    <w:rsid w:val="00C86A4E"/>
    <w:rsid w:val="00C86B0C"/>
    <w:rsid w:val="00C86D7D"/>
    <w:rsid w:val="00C87441"/>
    <w:rsid w:val="00C876B5"/>
    <w:rsid w:val="00C87987"/>
    <w:rsid w:val="00C87B98"/>
    <w:rsid w:val="00C87F74"/>
    <w:rsid w:val="00C911D6"/>
    <w:rsid w:val="00C9142C"/>
    <w:rsid w:val="00C91504"/>
    <w:rsid w:val="00C91682"/>
    <w:rsid w:val="00C919CE"/>
    <w:rsid w:val="00C920C5"/>
    <w:rsid w:val="00C9215F"/>
    <w:rsid w:val="00C921B5"/>
    <w:rsid w:val="00C9231C"/>
    <w:rsid w:val="00C92639"/>
    <w:rsid w:val="00C926F2"/>
    <w:rsid w:val="00C92FC8"/>
    <w:rsid w:val="00C9385B"/>
    <w:rsid w:val="00C938C1"/>
    <w:rsid w:val="00C93D01"/>
    <w:rsid w:val="00C93D11"/>
    <w:rsid w:val="00C93D5A"/>
    <w:rsid w:val="00C93DFE"/>
    <w:rsid w:val="00C93F11"/>
    <w:rsid w:val="00C93F42"/>
    <w:rsid w:val="00C941E8"/>
    <w:rsid w:val="00C94F67"/>
    <w:rsid w:val="00C9505E"/>
    <w:rsid w:val="00C951D7"/>
    <w:rsid w:val="00C95496"/>
    <w:rsid w:val="00C95626"/>
    <w:rsid w:val="00C957A1"/>
    <w:rsid w:val="00C95828"/>
    <w:rsid w:val="00C95FA6"/>
    <w:rsid w:val="00C9650C"/>
    <w:rsid w:val="00C96D35"/>
    <w:rsid w:val="00C96E65"/>
    <w:rsid w:val="00C96FBE"/>
    <w:rsid w:val="00C9714C"/>
    <w:rsid w:val="00C97235"/>
    <w:rsid w:val="00C97554"/>
    <w:rsid w:val="00C97E12"/>
    <w:rsid w:val="00C97F03"/>
    <w:rsid w:val="00CA0123"/>
    <w:rsid w:val="00CA0261"/>
    <w:rsid w:val="00CA037D"/>
    <w:rsid w:val="00CA03F2"/>
    <w:rsid w:val="00CA072E"/>
    <w:rsid w:val="00CA0901"/>
    <w:rsid w:val="00CA0919"/>
    <w:rsid w:val="00CA0F68"/>
    <w:rsid w:val="00CA0F99"/>
    <w:rsid w:val="00CA1669"/>
    <w:rsid w:val="00CA18FC"/>
    <w:rsid w:val="00CA1A90"/>
    <w:rsid w:val="00CA1D16"/>
    <w:rsid w:val="00CA1EA1"/>
    <w:rsid w:val="00CA2275"/>
    <w:rsid w:val="00CA2301"/>
    <w:rsid w:val="00CA2805"/>
    <w:rsid w:val="00CA2F46"/>
    <w:rsid w:val="00CA32CB"/>
    <w:rsid w:val="00CA3469"/>
    <w:rsid w:val="00CA3925"/>
    <w:rsid w:val="00CA399A"/>
    <w:rsid w:val="00CA3A2F"/>
    <w:rsid w:val="00CA3DE8"/>
    <w:rsid w:val="00CA3E9E"/>
    <w:rsid w:val="00CA41C1"/>
    <w:rsid w:val="00CA4249"/>
    <w:rsid w:val="00CA425B"/>
    <w:rsid w:val="00CA471F"/>
    <w:rsid w:val="00CA4795"/>
    <w:rsid w:val="00CA4822"/>
    <w:rsid w:val="00CA49D5"/>
    <w:rsid w:val="00CA4C5A"/>
    <w:rsid w:val="00CA5094"/>
    <w:rsid w:val="00CA51C1"/>
    <w:rsid w:val="00CA5716"/>
    <w:rsid w:val="00CA5994"/>
    <w:rsid w:val="00CA59BA"/>
    <w:rsid w:val="00CA5F7F"/>
    <w:rsid w:val="00CA620F"/>
    <w:rsid w:val="00CA644C"/>
    <w:rsid w:val="00CA654A"/>
    <w:rsid w:val="00CA69DC"/>
    <w:rsid w:val="00CA6A7F"/>
    <w:rsid w:val="00CA6E6F"/>
    <w:rsid w:val="00CA741F"/>
    <w:rsid w:val="00CA7451"/>
    <w:rsid w:val="00CA746F"/>
    <w:rsid w:val="00CA7608"/>
    <w:rsid w:val="00CA7747"/>
    <w:rsid w:val="00CA7812"/>
    <w:rsid w:val="00CA7D27"/>
    <w:rsid w:val="00CA7FD5"/>
    <w:rsid w:val="00CB02BA"/>
    <w:rsid w:val="00CB05A5"/>
    <w:rsid w:val="00CB0832"/>
    <w:rsid w:val="00CB0899"/>
    <w:rsid w:val="00CB0D24"/>
    <w:rsid w:val="00CB1042"/>
    <w:rsid w:val="00CB11C4"/>
    <w:rsid w:val="00CB126A"/>
    <w:rsid w:val="00CB1295"/>
    <w:rsid w:val="00CB146C"/>
    <w:rsid w:val="00CB1CC6"/>
    <w:rsid w:val="00CB2267"/>
    <w:rsid w:val="00CB23D4"/>
    <w:rsid w:val="00CB26ED"/>
    <w:rsid w:val="00CB2D95"/>
    <w:rsid w:val="00CB341D"/>
    <w:rsid w:val="00CB3703"/>
    <w:rsid w:val="00CB37F1"/>
    <w:rsid w:val="00CB389F"/>
    <w:rsid w:val="00CB3D25"/>
    <w:rsid w:val="00CB4375"/>
    <w:rsid w:val="00CB454D"/>
    <w:rsid w:val="00CB45FE"/>
    <w:rsid w:val="00CB4811"/>
    <w:rsid w:val="00CB4835"/>
    <w:rsid w:val="00CB4B33"/>
    <w:rsid w:val="00CB4C27"/>
    <w:rsid w:val="00CB4D88"/>
    <w:rsid w:val="00CB4F4E"/>
    <w:rsid w:val="00CB5428"/>
    <w:rsid w:val="00CB568F"/>
    <w:rsid w:val="00CB56C4"/>
    <w:rsid w:val="00CB59A7"/>
    <w:rsid w:val="00CB5BE8"/>
    <w:rsid w:val="00CB5DAC"/>
    <w:rsid w:val="00CB661F"/>
    <w:rsid w:val="00CB6677"/>
    <w:rsid w:val="00CB66BF"/>
    <w:rsid w:val="00CB697D"/>
    <w:rsid w:val="00CB6AAB"/>
    <w:rsid w:val="00CB6BC2"/>
    <w:rsid w:val="00CB750E"/>
    <w:rsid w:val="00CB755C"/>
    <w:rsid w:val="00CB7EA5"/>
    <w:rsid w:val="00CC004C"/>
    <w:rsid w:val="00CC0442"/>
    <w:rsid w:val="00CC04AA"/>
    <w:rsid w:val="00CC0562"/>
    <w:rsid w:val="00CC0610"/>
    <w:rsid w:val="00CC0821"/>
    <w:rsid w:val="00CC0970"/>
    <w:rsid w:val="00CC09B6"/>
    <w:rsid w:val="00CC09F9"/>
    <w:rsid w:val="00CC0B99"/>
    <w:rsid w:val="00CC0E07"/>
    <w:rsid w:val="00CC0F9F"/>
    <w:rsid w:val="00CC12F3"/>
    <w:rsid w:val="00CC1342"/>
    <w:rsid w:val="00CC13C6"/>
    <w:rsid w:val="00CC165C"/>
    <w:rsid w:val="00CC20C5"/>
    <w:rsid w:val="00CC2257"/>
    <w:rsid w:val="00CC2468"/>
    <w:rsid w:val="00CC2CA5"/>
    <w:rsid w:val="00CC2D3C"/>
    <w:rsid w:val="00CC2DAD"/>
    <w:rsid w:val="00CC2DDF"/>
    <w:rsid w:val="00CC2F01"/>
    <w:rsid w:val="00CC3051"/>
    <w:rsid w:val="00CC326A"/>
    <w:rsid w:val="00CC32BA"/>
    <w:rsid w:val="00CC3692"/>
    <w:rsid w:val="00CC36E4"/>
    <w:rsid w:val="00CC3C03"/>
    <w:rsid w:val="00CC3E00"/>
    <w:rsid w:val="00CC3E73"/>
    <w:rsid w:val="00CC4299"/>
    <w:rsid w:val="00CC429D"/>
    <w:rsid w:val="00CC4545"/>
    <w:rsid w:val="00CC4567"/>
    <w:rsid w:val="00CC49B5"/>
    <w:rsid w:val="00CC49C2"/>
    <w:rsid w:val="00CC4A96"/>
    <w:rsid w:val="00CC4ACE"/>
    <w:rsid w:val="00CC4B14"/>
    <w:rsid w:val="00CC4CAF"/>
    <w:rsid w:val="00CC4DA1"/>
    <w:rsid w:val="00CC56D1"/>
    <w:rsid w:val="00CC59C4"/>
    <w:rsid w:val="00CC5B1D"/>
    <w:rsid w:val="00CC5CE9"/>
    <w:rsid w:val="00CC6762"/>
    <w:rsid w:val="00CC67A1"/>
    <w:rsid w:val="00CC6B93"/>
    <w:rsid w:val="00CC6D2F"/>
    <w:rsid w:val="00CC6DB3"/>
    <w:rsid w:val="00CC7027"/>
    <w:rsid w:val="00CC7244"/>
    <w:rsid w:val="00CC748B"/>
    <w:rsid w:val="00CC763F"/>
    <w:rsid w:val="00CD074D"/>
    <w:rsid w:val="00CD07E3"/>
    <w:rsid w:val="00CD0A7A"/>
    <w:rsid w:val="00CD0B9F"/>
    <w:rsid w:val="00CD0FAC"/>
    <w:rsid w:val="00CD1312"/>
    <w:rsid w:val="00CD19E4"/>
    <w:rsid w:val="00CD1A9B"/>
    <w:rsid w:val="00CD1AD3"/>
    <w:rsid w:val="00CD1CC1"/>
    <w:rsid w:val="00CD2143"/>
    <w:rsid w:val="00CD231C"/>
    <w:rsid w:val="00CD287B"/>
    <w:rsid w:val="00CD289F"/>
    <w:rsid w:val="00CD29ED"/>
    <w:rsid w:val="00CD2F1F"/>
    <w:rsid w:val="00CD2F3A"/>
    <w:rsid w:val="00CD3108"/>
    <w:rsid w:val="00CD3182"/>
    <w:rsid w:val="00CD3C5B"/>
    <w:rsid w:val="00CD3E8C"/>
    <w:rsid w:val="00CD3EBF"/>
    <w:rsid w:val="00CD3F14"/>
    <w:rsid w:val="00CD3F1A"/>
    <w:rsid w:val="00CD41D3"/>
    <w:rsid w:val="00CD41D4"/>
    <w:rsid w:val="00CD41F2"/>
    <w:rsid w:val="00CD4263"/>
    <w:rsid w:val="00CD43BA"/>
    <w:rsid w:val="00CD4483"/>
    <w:rsid w:val="00CD4749"/>
    <w:rsid w:val="00CD4D3B"/>
    <w:rsid w:val="00CD4F56"/>
    <w:rsid w:val="00CD5184"/>
    <w:rsid w:val="00CD542D"/>
    <w:rsid w:val="00CD637C"/>
    <w:rsid w:val="00CD6475"/>
    <w:rsid w:val="00CD6567"/>
    <w:rsid w:val="00CD6C23"/>
    <w:rsid w:val="00CD6D63"/>
    <w:rsid w:val="00CD6E30"/>
    <w:rsid w:val="00CD6ED8"/>
    <w:rsid w:val="00CD717E"/>
    <w:rsid w:val="00CD7393"/>
    <w:rsid w:val="00CD7E98"/>
    <w:rsid w:val="00CE02F3"/>
    <w:rsid w:val="00CE03C8"/>
    <w:rsid w:val="00CE0C90"/>
    <w:rsid w:val="00CE0D4E"/>
    <w:rsid w:val="00CE1233"/>
    <w:rsid w:val="00CE128E"/>
    <w:rsid w:val="00CE1459"/>
    <w:rsid w:val="00CE19B6"/>
    <w:rsid w:val="00CE1C11"/>
    <w:rsid w:val="00CE1C91"/>
    <w:rsid w:val="00CE233A"/>
    <w:rsid w:val="00CE2344"/>
    <w:rsid w:val="00CE2368"/>
    <w:rsid w:val="00CE2490"/>
    <w:rsid w:val="00CE2532"/>
    <w:rsid w:val="00CE29AA"/>
    <w:rsid w:val="00CE307C"/>
    <w:rsid w:val="00CE3371"/>
    <w:rsid w:val="00CE340E"/>
    <w:rsid w:val="00CE36D3"/>
    <w:rsid w:val="00CE3E88"/>
    <w:rsid w:val="00CE4275"/>
    <w:rsid w:val="00CE471A"/>
    <w:rsid w:val="00CE47DA"/>
    <w:rsid w:val="00CE48FE"/>
    <w:rsid w:val="00CE4DA8"/>
    <w:rsid w:val="00CE5047"/>
    <w:rsid w:val="00CE53A0"/>
    <w:rsid w:val="00CE5592"/>
    <w:rsid w:val="00CE5882"/>
    <w:rsid w:val="00CE5B4E"/>
    <w:rsid w:val="00CE5D58"/>
    <w:rsid w:val="00CE65C3"/>
    <w:rsid w:val="00CE677A"/>
    <w:rsid w:val="00CE6916"/>
    <w:rsid w:val="00CE6E3C"/>
    <w:rsid w:val="00CE6F2A"/>
    <w:rsid w:val="00CE7400"/>
    <w:rsid w:val="00CE7466"/>
    <w:rsid w:val="00CE781C"/>
    <w:rsid w:val="00CE7923"/>
    <w:rsid w:val="00CE7BD7"/>
    <w:rsid w:val="00CE7CA6"/>
    <w:rsid w:val="00CE7CF7"/>
    <w:rsid w:val="00CE7DCE"/>
    <w:rsid w:val="00CF0128"/>
    <w:rsid w:val="00CF0222"/>
    <w:rsid w:val="00CF0387"/>
    <w:rsid w:val="00CF0833"/>
    <w:rsid w:val="00CF095A"/>
    <w:rsid w:val="00CF0D89"/>
    <w:rsid w:val="00CF0E78"/>
    <w:rsid w:val="00CF172A"/>
    <w:rsid w:val="00CF1B47"/>
    <w:rsid w:val="00CF1CE6"/>
    <w:rsid w:val="00CF1D2A"/>
    <w:rsid w:val="00CF25FC"/>
    <w:rsid w:val="00CF2CB0"/>
    <w:rsid w:val="00CF2D63"/>
    <w:rsid w:val="00CF2E08"/>
    <w:rsid w:val="00CF342F"/>
    <w:rsid w:val="00CF36BA"/>
    <w:rsid w:val="00CF39EB"/>
    <w:rsid w:val="00CF3B85"/>
    <w:rsid w:val="00CF3D70"/>
    <w:rsid w:val="00CF3DC9"/>
    <w:rsid w:val="00CF3F1A"/>
    <w:rsid w:val="00CF3FF7"/>
    <w:rsid w:val="00CF41FB"/>
    <w:rsid w:val="00CF4AD8"/>
    <w:rsid w:val="00CF4AFC"/>
    <w:rsid w:val="00CF4B52"/>
    <w:rsid w:val="00CF4BED"/>
    <w:rsid w:val="00CF518A"/>
    <w:rsid w:val="00CF52ED"/>
    <w:rsid w:val="00CF5662"/>
    <w:rsid w:val="00CF5A98"/>
    <w:rsid w:val="00CF60BD"/>
    <w:rsid w:val="00CF62EE"/>
    <w:rsid w:val="00CF6357"/>
    <w:rsid w:val="00CF6463"/>
    <w:rsid w:val="00CF6497"/>
    <w:rsid w:val="00CF678D"/>
    <w:rsid w:val="00CF67E7"/>
    <w:rsid w:val="00CF684D"/>
    <w:rsid w:val="00CF68AF"/>
    <w:rsid w:val="00CF69CF"/>
    <w:rsid w:val="00CF6FC1"/>
    <w:rsid w:val="00CF7760"/>
    <w:rsid w:val="00CF787A"/>
    <w:rsid w:val="00CF7C86"/>
    <w:rsid w:val="00CF7F90"/>
    <w:rsid w:val="00CF7FAF"/>
    <w:rsid w:val="00D0082C"/>
    <w:rsid w:val="00D00CB1"/>
    <w:rsid w:val="00D00CF2"/>
    <w:rsid w:val="00D00F1C"/>
    <w:rsid w:val="00D01449"/>
    <w:rsid w:val="00D014BF"/>
    <w:rsid w:val="00D016D2"/>
    <w:rsid w:val="00D01831"/>
    <w:rsid w:val="00D01C86"/>
    <w:rsid w:val="00D01D77"/>
    <w:rsid w:val="00D0200C"/>
    <w:rsid w:val="00D02650"/>
    <w:rsid w:val="00D02855"/>
    <w:rsid w:val="00D02BAC"/>
    <w:rsid w:val="00D02BCD"/>
    <w:rsid w:val="00D02C58"/>
    <w:rsid w:val="00D02D5F"/>
    <w:rsid w:val="00D03034"/>
    <w:rsid w:val="00D03458"/>
    <w:rsid w:val="00D03BB7"/>
    <w:rsid w:val="00D044BE"/>
    <w:rsid w:val="00D0452B"/>
    <w:rsid w:val="00D0454F"/>
    <w:rsid w:val="00D04601"/>
    <w:rsid w:val="00D04706"/>
    <w:rsid w:val="00D04911"/>
    <w:rsid w:val="00D0499C"/>
    <w:rsid w:val="00D04AAC"/>
    <w:rsid w:val="00D04FA9"/>
    <w:rsid w:val="00D056C7"/>
    <w:rsid w:val="00D05D34"/>
    <w:rsid w:val="00D05EB9"/>
    <w:rsid w:val="00D05F20"/>
    <w:rsid w:val="00D070AF"/>
    <w:rsid w:val="00D070FB"/>
    <w:rsid w:val="00D07212"/>
    <w:rsid w:val="00D073B0"/>
    <w:rsid w:val="00D07828"/>
    <w:rsid w:val="00D07CAB"/>
    <w:rsid w:val="00D10215"/>
    <w:rsid w:val="00D1044C"/>
    <w:rsid w:val="00D10833"/>
    <w:rsid w:val="00D10859"/>
    <w:rsid w:val="00D108F5"/>
    <w:rsid w:val="00D10AA3"/>
    <w:rsid w:val="00D10AE2"/>
    <w:rsid w:val="00D10E01"/>
    <w:rsid w:val="00D10E91"/>
    <w:rsid w:val="00D111DA"/>
    <w:rsid w:val="00D113AE"/>
    <w:rsid w:val="00D117EE"/>
    <w:rsid w:val="00D120DE"/>
    <w:rsid w:val="00D12E26"/>
    <w:rsid w:val="00D13135"/>
    <w:rsid w:val="00D131D2"/>
    <w:rsid w:val="00D13649"/>
    <w:rsid w:val="00D1364E"/>
    <w:rsid w:val="00D139B8"/>
    <w:rsid w:val="00D13DBE"/>
    <w:rsid w:val="00D14324"/>
    <w:rsid w:val="00D14525"/>
    <w:rsid w:val="00D14714"/>
    <w:rsid w:val="00D149C9"/>
    <w:rsid w:val="00D14BD7"/>
    <w:rsid w:val="00D15412"/>
    <w:rsid w:val="00D15587"/>
    <w:rsid w:val="00D1579D"/>
    <w:rsid w:val="00D159B9"/>
    <w:rsid w:val="00D15C68"/>
    <w:rsid w:val="00D15DBF"/>
    <w:rsid w:val="00D15FC9"/>
    <w:rsid w:val="00D1609F"/>
    <w:rsid w:val="00D161C3"/>
    <w:rsid w:val="00D16406"/>
    <w:rsid w:val="00D16C1C"/>
    <w:rsid w:val="00D16DC7"/>
    <w:rsid w:val="00D1794F"/>
    <w:rsid w:val="00D17A26"/>
    <w:rsid w:val="00D17A38"/>
    <w:rsid w:val="00D17A48"/>
    <w:rsid w:val="00D17AFC"/>
    <w:rsid w:val="00D17F4A"/>
    <w:rsid w:val="00D17FA4"/>
    <w:rsid w:val="00D2010C"/>
    <w:rsid w:val="00D20132"/>
    <w:rsid w:val="00D20474"/>
    <w:rsid w:val="00D204D8"/>
    <w:rsid w:val="00D205E9"/>
    <w:rsid w:val="00D20813"/>
    <w:rsid w:val="00D211A8"/>
    <w:rsid w:val="00D2154D"/>
    <w:rsid w:val="00D21B53"/>
    <w:rsid w:val="00D21DFF"/>
    <w:rsid w:val="00D22502"/>
    <w:rsid w:val="00D226C2"/>
    <w:rsid w:val="00D23972"/>
    <w:rsid w:val="00D23B5E"/>
    <w:rsid w:val="00D23C3F"/>
    <w:rsid w:val="00D23E45"/>
    <w:rsid w:val="00D23E58"/>
    <w:rsid w:val="00D24BEA"/>
    <w:rsid w:val="00D24C8D"/>
    <w:rsid w:val="00D24F1E"/>
    <w:rsid w:val="00D267DE"/>
    <w:rsid w:val="00D268E6"/>
    <w:rsid w:val="00D26B65"/>
    <w:rsid w:val="00D271F5"/>
    <w:rsid w:val="00D27482"/>
    <w:rsid w:val="00D27620"/>
    <w:rsid w:val="00D277BE"/>
    <w:rsid w:val="00D27BF5"/>
    <w:rsid w:val="00D27DA1"/>
    <w:rsid w:val="00D27F1F"/>
    <w:rsid w:val="00D27F5A"/>
    <w:rsid w:val="00D3037C"/>
    <w:rsid w:val="00D30809"/>
    <w:rsid w:val="00D30857"/>
    <w:rsid w:val="00D308FB"/>
    <w:rsid w:val="00D30E68"/>
    <w:rsid w:val="00D30E8E"/>
    <w:rsid w:val="00D30ED3"/>
    <w:rsid w:val="00D30FCD"/>
    <w:rsid w:val="00D310F1"/>
    <w:rsid w:val="00D31132"/>
    <w:rsid w:val="00D31476"/>
    <w:rsid w:val="00D31965"/>
    <w:rsid w:val="00D31AB3"/>
    <w:rsid w:val="00D31BD0"/>
    <w:rsid w:val="00D322DE"/>
    <w:rsid w:val="00D32392"/>
    <w:rsid w:val="00D32515"/>
    <w:rsid w:val="00D32641"/>
    <w:rsid w:val="00D32F02"/>
    <w:rsid w:val="00D32F2B"/>
    <w:rsid w:val="00D334A0"/>
    <w:rsid w:val="00D33747"/>
    <w:rsid w:val="00D338AC"/>
    <w:rsid w:val="00D3399B"/>
    <w:rsid w:val="00D33AAA"/>
    <w:rsid w:val="00D33C4A"/>
    <w:rsid w:val="00D33E82"/>
    <w:rsid w:val="00D34DF1"/>
    <w:rsid w:val="00D34EB1"/>
    <w:rsid w:val="00D35783"/>
    <w:rsid w:val="00D3603E"/>
    <w:rsid w:val="00D36214"/>
    <w:rsid w:val="00D365FA"/>
    <w:rsid w:val="00D368F1"/>
    <w:rsid w:val="00D369B9"/>
    <w:rsid w:val="00D36D90"/>
    <w:rsid w:val="00D377BF"/>
    <w:rsid w:val="00D37B7F"/>
    <w:rsid w:val="00D37E51"/>
    <w:rsid w:val="00D40205"/>
    <w:rsid w:val="00D40309"/>
    <w:rsid w:val="00D404DD"/>
    <w:rsid w:val="00D406ED"/>
    <w:rsid w:val="00D40949"/>
    <w:rsid w:val="00D4096E"/>
    <w:rsid w:val="00D40A28"/>
    <w:rsid w:val="00D40D08"/>
    <w:rsid w:val="00D40D8C"/>
    <w:rsid w:val="00D40DC3"/>
    <w:rsid w:val="00D4136F"/>
    <w:rsid w:val="00D418AB"/>
    <w:rsid w:val="00D41BFB"/>
    <w:rsid w:val="00D41C8D"/>
    <w:rsid w:val="00D41DFF"/>
    <w:rsid w:val="00D41F0C"/>
    <w:rsid w:val="00D420B9"/>
    <w:rsid w:val="00D420FD"/>
    <w:rsid w:val="00D421C0"/>
    <w:rsid w:val="00D4248C"/>
    <w:rsid w:val="00D424EA"/>
    <w:rsid w:val="00D42879"/>
    <w:rsid w:val="00D4287F"/>
    <w:rsid w:val="00D42E3A"/>
    <w:rsid w:val="00D434CF"/>
    <w:rsid w:val="00D437FA"/>
    <w:rsid w:val="00D44082"/>
    <w:rsid w:val="00D441BF"/>
    <w:rsid w:val="00D44394"/>
    <w:rsid w:val="00D44C03"/>
    <w:rsid w:val="00D44F16"/>
    <w:rsid w:val="00D45029"/>
    <w:rsid w:val="00D45157"/>
    <w:rsid w:val="00D45E17"/>
    <w:rsid w:val="00D4602B"/>
    <w:rsid w:val="00D46044"/>
    <w:rsid w:val="00D460B2"/>
    <w:rsid w:val="00D46238"/>
    <w:rsid w:val="00D464D3"/>
    <w:rsid w:val="00D46745"/>
    <w:rsid w:val="00D46866"/>
    <w:rsid w:val="00D46995"/>
    <w:rsid w:val="00D469B9"/>
    <w:rsid w:val="00D46A02"/>
    <w:rsid w:val="00D46FC6"/>
    <w:rsid w:val="00D47750"/>
    <w:rsid w:val="00D479BF"/>
    <w:rsid w:val="00D50503"/>
    <w:rsid w:val="00D506E0"/>
    <w:rsid w:val="00D50890"/>
    <w:rsid w:val="00D508DB"/>
    <w:rsid w:val="00D50910"/>
    <w:rsid w:val="00D50A72"/>
    <w:rsid w:val="00D50D4E"/>
    <w:rsid w:val="00D50DC6"/>
    <w:rsid w:val="00D52459"/>
    <w:rsid w:val="00D5246B"/>
    <w:rsid w:val="00D525E9"/>
    <w:rsid w:val="00D527EB"/>
    <w:rsid w:val="00D52CCA"/>
    <w:rsid w:val="00D52E4F"/>
    <w:rsid w:val="00D52F42"/>
    <w:rsid w:val="00D53644"/>
    <w:rsid w:val="00D536E0"/>
    <w:rsid w:val="00D53734"/>
    <w:rsid w:val="00D5390B"/>
    <w:rsid w:val="00D53BA6"/>
    <w:rsid w:val="00D53C42"/>
    <w:rsid w:val="00D53C96"/>
    <w:rsid w:val="00D53EB7"/>
    <w:rsid w:val="00D540C0"/>
    <w:rsid w:val="00D54419"/>
    <w:rsid w:val="00D54791"/>
    <w:rsid w:val="00D5486F"/>
    <w:rsid w:val="00D5490F"/>
    <w:rsid w:val="00D54A57"/>
    <w:rsid w:val="00D550E6"/>
    <w:rsid w:val="00D55CA2"/>
    <w:rsid w:val="00D55D50"/>
    <w:rsid w:val="00D55FB0"/>
    <w:rsid w:val="00D56424"/>
    <w:rsid w:val="00D56646"/>
    <w:rsid w:val="00D5684A"/>
    <w:rsid w:val="00D56D0E"/>
    <w:rsid w:val="00D56E51"/>
    <w:rsid w:val="00D57288"/>
    <w:rsid w:val="00D5782F"/>
    <w:rsid w:val="00D57A7A"/>
    <w:rsid w:val="00D57E47"/>
    <w:rsid w:val="00D57E55"/>
    <w:rsid w:val="00D6015F"/>
    <w:rsid w:val="00D606D8"/>
    <w:rsid w:val="00D60BE0"/>
    <w:rsid w:val="00D60E53"/>
    <w:rsid w:val="00D60FE5"/>
    <w:rsid w:val="00D610C0"/>
    <w:rsid w:val="00D6126E"/>
    <w:rsid w:val="00D615D8"/>
    <w:rsid w:val="00D61676"/>
    <w:rsid w:val="00D619D3"/>
    <w:rsid w:val="00D619E1"/>
    <w:rsid w:val="00D61B65"/>
    <w:rsid w:val="00D61B80"/>
    <w:rsid w:val="00D61E83"/>
    <w:rsid w:val="00D62060"/>
    <w:rsid w:val="00D62114"/>
    <w:rsid w:val="00D62176"/>
    <w:rsid w:val="00D627FA"/>
    <w:rsid w:val="00D62AA8"/>
    <w:rsid w:val="00D62BEF"/>
    <w:rsid w:val="00D62BF1"/>
    <w:rsid w:val="00D63163"/>
    <w:rsid w:val="00D63189"/>
    <w:rsid w:val="00D63B29"/>
    <w:rsid w:val="00D63C68"/>
    <w:rsid w:val="00D63EEF"/>
    <w:rsid w:val="00D63F32"/>
    <w:rsid w:val="00D64299"/>
    <w:rsid w:val="00D64444"/>
    <w:rsid w:val="00D64A55"/>
    <w:rsid w:val="00D64BB0"/>
    <w:rsid w:val="00D64D15"/>
    <w:rsid w:val="00D64D34"/>
    <w:rsid w:val="00D653A0"/>
    <w:rsid w:val="00D656FD"/>
    <w:rsid w:val="00D65C41"/>
    <w:rsid w:val="00D65EA9"/>
    <w:rsid w:val="00D66209"/>
    <w:rsid w:val="00D665AC"/>
    <w:rsid w:val="00D66796"/>
    <w:rsid w:val="00D6698C"/>
    <w:rsid w:val="00D66A7A"/>
    <w:rsid w:val="00D66DA5"/>
    <w:rsid w:val="00D66E6B"/>
    <w:rsid w:val="00D66FFC"/>
    <w:rsid w:val="00D6740C"/>
    <w:rsid w:val="00D67935"/>
    <w:rsid w:val="00D679B5"/>
    <w:rsid w:val="00D67A71"/>
    <w:rsid w:val="00D67BBE"/>
    <w:rsid w:val="00D7008B"/>
    <w:rsid w:val="00D7011C"/>
    <w:rsid w:val="00D709FE"/>
    <w:rsid w:val="00D70D25"/>
    <w:rsid w:val="00D70D49"/>
    <w:rsid w:val="00D70EC9"/>
    <w:rsid w:val="00D71364"/>
    <w:rsid w:val="00D715DD"/>
    <w:rsid w:val="00D715F1"/>
    <w:rsid w:val="00D71B26"/>
    <w:rsid w:val="00D71B38"/>
    <w:rsid w:val="00D71D77"/>
    <w:rsid w:val="00D7266E"/>
    <w:rsid w:val="00D728CD"/>
    <w:rsid w:val="00D72C4B"/>
    <w:rsid w:val="00D72CCC"/>
    <w:rsid w:val="00D72F48"/>
    <w:rsid w:val="00D7302A"/>
    <w:rsid w:val="00D730F1"/>
    <w:rsid w:val="00D730F7"/>
    <w:rsid w:val="00D73110"/>
    <w:rsid w:val="00D73E85"/>
    <w:rsid w:val="00D747C9"/>
    <w:rsid w:val="00D7488B"/>
    <w:rsid w:val="00D748CC"/>
    <w:rsid w:val="00D74CFA"/>
    <w:rsid w:val="00D753EE"/>
    <w:rsid w:val="00D7560B"/>
    <w:rsid w:val="00D7584F"/>
    <w:rsid w:val="00D7592C"/>
    <w:rsid w:val="00D759CE"/>
    <w:rsid w:val="00D75B7B"/>
    <w:rsid w:val="00D763D4"/>
    <w:rsid w:val="00D76936"/>
    <w:rsid w:val="00D76B2E"/>
    <w:rsid w:val="00D76B53"/>
    <w:rsid w:val="00D76C64"/>
    <w:rsid w:val="00D76F61"/>
    <w:rsid w:val="00D76F6E"/>
    <w:rsid w:val="00D7720C"/>
    <w:rsid w:val="00D77244"/>
    <w:rsid w:val="00D77250"/>
    <w:rsid w:val="00D774B6"/>
    <w:rsid w:val="00D77A89"/>
    <w:rsid w:val="00D77E3A"/>
    <w:rsid w:val="00D80108"/>
    <w:rsid w:val="00D80278"/>
    <w:rsid w:val="00D8043F"/>
    <w:rsid w:val="00D8055C"/>
    <w:rsid w:val="00D807A2"/>
    <w:rsid w:val="00D80A69"/>
    <w:rsid w:val="00D80CCE"/>
    <w:rsid w:val="00D81001"/>
    <w:rsid w:val="00D817AB"/>
    <w:rsid w:val="00D817B5"/>
    <w:rsid w:val="00D817D8"/>
    <w:rsid w:val="00D81828"/>
    <w:rsid w:val="00D8198C"/>
    <w:rsid w:val="00D81B14"/>
    <w:rsid w:val="00D81FC1"/>
    <w:rsid w:val="00D82486"/>
    <w:rsid w:val="00D824BF"/>
    <w:rsid w:val="00D82699"/>
    <w:rsid w:val="00D82808"/>
    <w:rsid w:val="00D82A7C"/>
    <w:rsid w:val="00D82CFC"/>
    <w:rsid w:val="00D82E18"/>
    <w:rsid w:val="00D82E33"/>
    <w:rsid w:val="00D8335E"/>
    <w:rsid w:val="00D83622"/>
    <w:rsid w:val="00D83F4C"/>
    <w:rsid w:val="00D84002"/>
    <w:rsid w:val="00D84656"/>
    <w:rsid w:val="00D84CE9"/>
    <w:rsid w:val="00D85322"/>
    <w:rsid w:val="00D856C1"/>
    <w:rsid w:val="00D857AB"/>
    <w:rsid w:val="00D8584C"/>
    <w:rsid w:val="00D85B20"/>
    <w:rsid w:val="00D8600F"/>
    <w:rsid w:val="00D86098"/>
    <w:rsid w:val="00D86180"/>
    <w:rsid w:val="00D86209"/>
    <w:rsid w:val="00D86580"/>
    <w:rsid w:val="00D86E16"/>
    <w:rsid w:val="00D86F0B"/>
    <w:rsid w:val="00D871BE"/>
    <w:rsid w:val="00D87348"/>
    <w:rsid w:val="00D873D2"/>
    <w:rsid w:val="00D87990"/>
    <w:rsid w:val="00D87D01"/>
    <w:rsid w:val="00D9069A"/>
    <w:rsid w:val="00D906A8"/>
    <w:rsid w:val="00D907B0"/>
    <w:rsid w:val="00D909AE"/>
    <w:rsid w:val="00D90D0F"/>
    <w:rsid w:val="00D90DC4"/>
    <w:rsid w:val="00D9117D"/>
    <w:rsid w:val="00D912E6"/>
    <w:rsid w:val="00D914C0"/>
    <w:rsid w:val="00D91753"/>
    <w:rsid w:val="00D917EA"/>
    <w:rsid w:val="00D91960"/>
    <w:rsid w:val="00D921F0"/>
    <w:rsid w:val="00D92327"/>
    <w:rsid w:val="00D92836"/>
    <w:rsid w:val="00D92A1D"/>
    <w:rsid w:val="00D92D6C"/>
    <w:rsid w:val="00D92E6B"/>
    <w:rsid w:val="00D9306B"/>
    <w:rsid w:val="00D93087"/>
    <w:rsid w:val="00D930C8"/>
    <w:rsid w:val="00D93744"/>
    <w:rsid w:val="00D93822"/>
    <w:rsid w:val="00D93B0C"/>
    <w:rsid w:val="00D93C2F"/>
    <w:rsid w:val="00D93CE5"/>
    <w:rsid w:val="00D940C3"/>
    <w:rsid w:val="00D94DFA"/>
    <w:rsid w:val="00D94DFF"/>
    <w:rsid w:val="00D9511B"/>
    <w:rsid w:val="00D951B3"/>
    <w:rsid w:val="00D9541C"/>
    <w:rsid w:val="00D95896"/>
    <w:rsid w:val="00D958F9"/>
    <w:rsid w:val="00D95A33"/>
    <w:rsid w:val="00D95A86"/>
    <w:rsid w:val="00D96B2F"/>
    <w:rsid w:val="00D96C66"/>
    <w:rsid w:val="00D96F87"/>
    <w:rsid w:val="00D97145"/>
    <w:rsid w:val="00D971A9"/>
    <w:rsid w:val="00D97282"/>
    <w:rsid w:val="00D9774B"/>
    <w:rsid w:val="00D9794B"/>
    <w:rsid w:val="00D97D6D"/>
    <w:rsid w:val="00DA01A7"/>
    <w:rsid w:val="00DA03CD"/>
    <w:rsid w:val="00DA0711"/>
    <w:rsid w:val="00DA07AE"/>
    <w:rsid w:val="00DA0CD3"/>
    <w:rsid w:val="00DA1020"/>
    <w:rsid w:val="00DA16E8"/>
    <w:rsid w:val="00DA1A37"/>
    <w:rsid w:val="00DA2393"/>
    <w:rsid w:val="00DA289D"/>
    <w:rsid w:val="00DA300C"/>
    <w:rsid w:val="00DA3343"/>
    <w:rsid w:val="00DA39A4"/>
    <w:rsid w:val="00DA3D93"/>
    <w:rsid w:val="00DA3E96"/>
    <w:rsid w:val="00DA3F97"/>
    <w:rsid w:val="00DA409D"/>
    <w:rsid w:val="00DA4358"/>
    <w:rsid w:val="00DA435F"/>
    <w:rsid w:val="00DA46D2"/>
    <w:rsid w:val="00DA4892"/>
    <w:rsid w:val="00DA49EB"/>
    <w:rsid w:val="00DA4F94"/>
    <w:rsid w:val="00DA502A"/>
    <w:rsid w:val="00DA548A"/>
    <w:rsid w:val="00DA55C3"/>
    <w:rsid w:val="00DA55F7"/>
    <w:rsid w:val="00DA5D83"/>
    <w:rsid w:val="00DA65ED"/>
    <w:rsid w:val="00DA6A20"/>
    <w:rsid w:val="00DA6AF9"/>
    <w:rsid w:val="00DA7301"/>
    <w:rsid w:val="00DA7492"/>
    <w:rsid w:val="00DA752B"/>
    <w:rsid w:val="00DA7B53"/>
    <w:rsid w:val="00DB0166"/>
    <w:rsid w:val="00DB15BD"/>
    <w:rsid w:val="00DB15E2"/>
    <w:rsid w:val="00DB16A1"/>
    <w:rsid w:val="00DB1E55"/>
    <w:rsid w:val="00DB1FFE"/>
    <w:rsid w:val="00DB2741"/>
    <w:rsid w:val="00DB27D2"/>
    <w:rsid w:val="00DB2CD6"/>
    <w:rsid w:val="00DB2F76"/>
    <w:rsid w:val="00DB3021"/>
    <w:rsid w:val="00DB3367"/>
    <w:rsid w:val="00DB33A9"/>
    <w:rsid w:val="00DB3A9D"/>
    <w:rsid w:val="00DB4032"/>
    <w:rsid w:val="00DB407C"/>
    <w:rsid w:val="00DB415A"/>
    <w:rsid w:val="00DB4787"/>
    <w:rsid w:val="00DB48F4"/>
    <w:rsid w:val="00DB4A4A"/>
    <w:rsid w:val="00DB4AEA"/>
    <w:rsid w:val="00DB4BC1"/>
    <w:rsid w:val="00DB50D4"/>
    <w:rsid w:val="00DB539C"/>
    <w:rsid w:val="00DB58D8"/>
    <w:rsid w:val="00DB5BD9"/>
    <w:rsid w:val="00DB5C57"/>
    <w:rsid w:val="00DB5D77"/>
    <w:rsid w:val="00DB6014"/>
    <w:rsid w:val="00DB62D0"/>
    <w:rsid w:val="00DB6BD4"/>
    <w:rsid w:val="00DB6DA6"/>
    <w:rsid w:val="00DB6F71"/>
    <w:rsid w:val="00DB77D2"/>
    <w:rsid w:val="00DB7B9D"/>
    <w:rsid w:val="00DB7C98"/>
    <w:rsid w:val="00DC0411"/>
    <w:rsid w:val="00DC093F"/>
    <w:rsid w:val="00DC0C2E"/>
    <w:rsid w:val="00DC0E0F"/>
    <w:rsid w:val="00DC10FA"/>
    <w:rsid w:val="00DC118B"/>
    <w:rsid w:val="00DC12FD"/>
    <w:rsid w:val="00DC13FC"/>
    <w:rsid w:val="00DC18AF"/>
    <w:rsid w:val="00DC1B8E"/>
    <w:rsid w:val="00DC1F13"/>
    <w:rsid w:val="00DC1F3F"/>
    <w:rsid w:val="00DC2557"/>
    <w:rsid w:val="00DC25B2"/>
    <w:rsid w:val="00DC2680"/>
    <w:rsid w:val="00DC292B"/>
    <w:rsid w:val="00DC2CFE"/>
    <w:rsid w:val="00DC3557"/>
    <w:rsid w:val="00DC3A08"/>
    <w:rsid w:val="00DC3D30"/>
    <w:rsid w:val="00DC439D"/>
    <w:rsid w:val="00DC4DEB"/>
    <w:rsid w:val="00DC5AA4"/>
    <w:rsid w:val="00DC5B63"/>
    <w:rsid w:val="00DC5C80"/>
    <w:rsid w:val="00DC5DF9"/>
    <w:rsid w:val="00DC5FD0"/>
    <w:rsid w:val="00DC61CE"/>
    <w:rsid w:val="00DC624A"/>
    <w:rsid w:val="00DC627B"/>
    <w:rsid w:val="00DC6732"/>
    <w:rsid w:val="00DC6966"/>
    <w:rsid w:val="00DC6AD2"/>
    <w:rsid w:val="00DC6E21"/>
    <w:rsid w:val="00DC7133"/>
    <w:rsid w:val="00DC7373"/>
    <w:rsid w:val="00DC7486"/>
    <w:rsid w:val="00DC7714"/>
    <w:rsid w:val="00DC77D7"/>
    <w:rsid w:val="00DC78F2"/>
    <w:rsid w:val="00DC7F59"/>
    <w:rsid w:val="00DD035A"/>
    <w:rsid w:val="00DD04DC"/>
    <w:rsid w:val="00DD06A1"/>
    <w:rsid w:val="00DD0725"/>
    <w:rsid w:val="00DD109B"/>
    <w:rsid w:val="00DD10EB"/>
    <w:rsid w:val="00DD11F0"/>
    <w:rsid w:val="00DD1DA9"/>
    <w:rsid w:val="00DD211A"/>
    <w:rsid w:val="00DD21F6"/>
    <w:rsid w:val="00DD223E"/>
    <w:rsid w:val="00DD2470"/>
    <w:rsid w:val="00DD24B3"/>
    <w:rsid w:val="00DD26FE"/>
    <w:rsid w:val="00DD28EA"/>
    <w:rsid w:val="00DD2C88"/>
    <w:rsid w:val="00DD2DD1"/>
    <w:rsid w:val="00DD2EAE"/>
    <w:rsid w:val="00DD3028"/>
    <w:rsid w:val="00DD36BC"/>
    <w:rsid w:val="00DD3837"/>
    <w:rsid w:val="00DD399C"/>
    <w:rsid w:val="00DD3B54"/>
    <w:rsid w:val="00DD3CFB"/>
    <w:rsid w:val="00DD4825"/>
    <w:rsid w:val="00DD51FE"/>
    <w:rsid w:val="00DD5583"/>
    <w:rsid w:val="00DD597B"/>
    <w:rsid w:val="00DD5A28"/>
    <w:rsid w:val="00DD64D9"/>
    <w:rsid w:val="00DD6971"/>
    <w:rsid w:val="00DD6A37"/>
    <w:rsid w:val="00DD6B4F"/>
    <w:rsid w:val="00DD6CEF"/>
    <w:rsid w:val="00DD6D6B"/>
    <w:rsid w:val="00DD7037"/>
    <w:rsid w:val="00DD7635"/>
    <w:rsid w:val="00DD79DE"/>
    <w:rsid w:val="00DD7BD8"/>
    <w:rsid w:val="00DD7D47"/>
    <w:rsid w:val="00DE05D3"/>
    <w:rsid w:val="00DE0A49"/>
    <w:rsid w:val="00DE0B00"/>
    <w:rsid w:val="00DE0BBD"/>
    <w:rsid w:val="00DE0D37"/>
    <w:rsid w:val="00DE1368"/>
    <w:rsid w:val="00DE136F"/>
    <w:rsid w:val="00DE139B"/>
    <w:rsid w:val="00DE176F"/>
    <w:rsid w:val="00DE1C7C"/>
    <w:rsid w:val="00DE214B"/>
    <w:rsid w:val="00DE241B"/>
    <w:rsid w:val="00DE2623"/>
    <w:rsid w:val="00DE271E"/>
    <w:rsid w:val="00DE3039"/>
    <w:rsid w:val="00DE32BD"/>
    <w:rsid w:val="00DE3A80"/>
    <w:rsid w:val="00DE3B40"/>
    <w:rsid w:val="00DE3BBC"/>
    <w:rsid w:val="00DE3D96"/>
    <w:rsid w:val="00DE3DEF"/>
    <w:rsid w:val="00DE4647"/>
    <w:rsid w:val="00DE46D1"/>
    <w:rsid w:val="00DE471B"/>
    <w:rsid w:val="00DE4D4E"/>
    <w:rsid w:val="00DE5011"/>
    <w:rsid w:val="00DE501D"/>
    <w:rsid w:val="00DE5031"/>
    <w:rsid w:val="00DE5209"/>
    <w:rsid w:val="00DE5331"/>
    <w:rsid w:val="00DE557B"/>
    <w:rsid w:val="00DE6CB3"/>
    <w:rsid w:val="00DE7007"/>
    <w:rsid w:val="00DE77FF"/>
    <w:rsid w:val="00DE7B70"/>
    <w:rsid w:val="00DE7C0F"/>
    <w:rsid w:val="00DF09FE"/>
    <w:rsid w:val="00DF14BD"/>
    <w:rsid w:val="00DF1693"/>
    <w:rsid w:val="00DF1E89"/>
    <w:rsid w:val="00DF1FC2"/>
    <w:rsid w:val="00DF20BA"/>
    <w:rsid w:val="00DF2602"/>
    <w:rsid w:val="00DF2CEC"/>
    <w:rsid w:val="00DF2DAB"/>
    <w:rsid w:val="00DF302A"/>
    <w:rsid w:val="00DF32A5"/>
    <w:rsid w:val="00DF340A"/>
    <w:rsid w:val="00DF3C5F"/>
    <w:rsid w:val="00DF3E72"/>
    <w:rsid w:val="00DF40DD"/>
    <w:rsid w:val="00DF4311"/>
    <w:rsid w:val="00DF4534"/>
    <w:rsid w:val="00DF4884"/>
    <w:rsid w:val="00DF49D7"/>
    <w:rsid w:val="00DF5108"/>
    <w:rsid w:val="00DF5962"/>
    <w:rsid w:val="00DF5DED"/>
    <w:rsid w:val="00DF6658"/>
    <w:rsid w:val="00DF6974"/>
    <w:rsid w:val="00DF69ED"/>
    <w:rsid w:val="00DF6CF6"/>
    <w:rsid w:val="00DF77F6"/>
    <w:rsid w:val="00DF7C5F"/>
    <w:rsid w:val="00DF7DD3"/>
    <w:rsid w:val="00DF7DE2"/>
    <w:rsid w:val="00DF7DE5"/>
    <w:rsid w:val="00DF7FEB"/>
    <w:rsid w:val="00E00117"/>
    <w:rsid w:val="00E002FE"/>
    <w:rsid w:val="00E0035B"/>
    <w:rsid w:val="00E0047A"/>
    <w:rsid w:val="00E00918"/>
    <w:rsid w:val="00E00AFF"/>
    <w:rsid w:val="00E0134F"/>
    <w:rsid w:val="00E0181F"/>
    <w:rsid w:val="00E02160"/>
    <w:rsid w:val="00E02446"/>
    <w:rsid w:val="00E02819"/>
    <w:rsid w:val="00E02ACD"/>
    <w:rsid w:val="00E02D91"/>
    <w:rsid w:val="00E0319A"/>
    <w:rsid w:val="00E03A33"/>
    <w:rsid w:val="00E03E45"/>
    <w:rsid w:val="00E03F3D"/>
    <w:rsid w:val="00E040B0"/>
    <w:rsid w:val="00E04220"/>
    <w:rsid w:val="00E0446E"/>
    <w:rsid w:val="00E04508"/>
    <w:rsid w:val="00E04915"/>
    <w:rsid w:val="00E04A11"/>
    <w:rsid w:val="00E04D16"/>
    <w:rsid w:val="00E04F76"/>
    <w:rsid w:val="00E0568C"/>
    <w:rsid w:val="00E05747"/>
    <w:rsid w:val="00E0578C"/>
    <w:rsid w:val="00E059E9"/>
    <w:rsid w:val="00E05D26"/>
    <w:rsid w:val="00E05DA6"/>
    <w:rsid w:val="00E05ED0"/>
    <w:rsid w:val="00E066CB"/>
    <w:rsid w:val="00E06757"/>
    <w:rsid w:val="00E0681F"/>
    <w:rsid w:val="00E06C49"/>
    <w:rsid w:val="00E06FDB"/>
    <w:rsid w:val="00E0707B"/>
    <w:rsid w:val="00E07420"/>
    <w:rsid w:val="00E0760F"/>
    <w:rsid w:val="00E07BA6"/>
    <w:rsid w:val="00E100FF"/>
    <w:rsid w:val="00E103C9"/>
    <w:rsid w:val="00E1043A"/>
    <w:rsid w:val="00E10ACF"/>
    <w:rsid w:val="00E1178E"/>
    <w:rsid w:val="00E11871"/>
    <w:rsid w:val="00E11A73"/>
    <w:rsid w:val="00E12072"/>
    <w:rsid w:val="00E12161"/>
    <w:rsid w:val="00E124D5"/>
    <w:rsid w:val="00E1264F"/>
    <w:rsid w:val="00E12674"/>
    <w:rsid w:val="00E129B2"/>
    <w:rsid w:val="00E12E8F"/>
    <w:rsid w:val="00E12FA1"/>
    <w:rsid w:val="00E131D5"/>
    <w:rsid w:val="00E134AF"/>
    <w:rsid w:val="00E13571"/>
    <w:rsid w:val="00E135A0"/>
    <w:rsid w:val="00E137F2"/>
    <w:rsid w:val="00E1397F"/>
    <w:rsid w:val="00E139B5"/>
    <w:rsid w:val="00E139E7"/>
    <w:rsid w:val="00E13B03"/>
    <w:rsid w:val="00E13E2C"/>
    <w:rsid w:val="00E13E6D"/>
    <w:rsid w:val="00E13F76"/>
    <w:rsid w:val="00E14095"/>
    <w:rsid w:val="00E140AD"/>
    <w:rsid w:val="00E14118"/>
    <w:rsid w:val="00E142AF"/>
    <w:rsid w:val="00E14308"/>
    <w:rsid w:val="00E146EE"/>
    <w:rsid w:val="00E149AE"/>
    <w:rsid w:val="00E14A16"/>
    <w:rsid w:val="00E14C34"/>
    <w:rsid w:val="00E14C51"/>
    <w:rsid w:val="00E14EE4"/>
    <w:rsid w:val="00E1541D"/>
    <w:rsid w:val="00E15420"/>
    <w:rsid w:val="00E15646"/>
    <w:rsid w:val="00E158AB"/>
    <w:rsid w:val="00E158B6"/>
    <w:rsid w:val="00E158C8"/>
    <w:rsid w:val="00E15EF4"/>
    <w:rsid w:val="00E16086"/>
    <w:rsid w:val="00E1632D"/>
    <w:rsid w:val="00E165E2"/>
    <w:rsid w:val="00E16987"/>
    <w:rsid w:val="00E16EA1"/>
    <w:rsid w:val="00E17025"/>
    <w:rsid w:val="00E1714C"/>
    <w:rsid w:val="00E171E6"/>
    <w:rsid w:val="00E1778B"/>
    <w:rsid w:val="00E17EBB"/>
    <w:rsid w:val="00E17F1C"/>
    <w:rsid w:val="00E20277"/>
    <w:rsid w:val="00E2067C"/>
    <w:rsid w:val="00E207F7"/>
    <w:rsid w:val="00E20B74"/>
    <w:rsid w:val="00E20EC2"/>
    <w:rsid w:val="00E21227"/>
    <w:rsid w:val="00E21554"/>
    <w:rsid w:val="00E2171F"/>
    <w:rsid w:val="00E21DF3"/>
    <w:rsid w:val="00E2213C"/>
    <w:rsid w:val="00E2241E"/>
    <w:rsid w:val="00E22626"/>
    <w:rsid w:val="00E22F52"/>
    <w:rsid w:val="00E22FE7"/>
    <w:rsid w:val="00E2359D"/>
    <w:rsid w:val="00E23693"/>
    <w:rsid w:val="00E23871"/>
    <w:rsid w:val="00E23E7D"/>
    <w:rsid w:val="00E23FB9"/>
    <w:rsid w:val="00E24258"/>
    <w:rsid w:val="00E24550"/>
    <w:rsid w:val="00E2490F"/>
    <w:rsid w:val="00E24B0C"/>
    <w:rsid w:val="00E24F13"/>
    <w:rsid w:val="00E251C4"/>
    <w:rsid w:val="00E25279"/>
    <w:rsid w:val="00E255CF"/>
    <w:rsid w:val="00E255D8"/>
    <w:rsid w:val="00E255DB"/>
    <w:rsid w:val="00E25984"/>
    <w:rsid w:val="00E26246"/>
    <w:rsid w:val="00E2627B"/>
    <w:rsid w:val="00E26763"/>
    <w:rsid w:val="00E26864"/>
    <w:rsid w:val="00E270D5"/>
    <w:rsid w:val="00E2751D"/>
    <w:rsid w:val="00E278E8"/>
    <w:rsid w:val="00E27A64"/>
    <w:rsid w:val="00E27AF5"/>
    <w:rsid w:val="00E27E7F"/>
    <w:rsid w:val="00E300CD"/>
    <w:rsid w:val="00E307CF"/>
    <w:rsid w:val="00E309F1"/>
    <w:rsid w:val="00E30D8E"/>
    <w:rsid w:val="00E30DFC"/>
    <w:rsid w:val="00E30F59"/>
    <w:rsid w:val="00E3130B"/>
    <w:rsid w:val="00E31344"/>
    <w:rsid w:val="00E3158D"/>
    <w:rsid w:val="00E315AE"/>
    <w:rsid w:val="00E31740"/>
    <w:rsid w:val="00E31800"/>
    <w:rsid w:val="00E3185F"/>
    <w:rsid w:val="00E319DB"/>
    <w:rsid w:val="00E31E43"/>
    <w:rsid w:val="00E31EEE"/>
    <w:rsid w:val="00E322F4"/>
    <w:rsid w:val="00E326FE"/>
    <w:rsid w:val="00E32A6C"/>
    <w:rsid w:val="00E32BE9"/>
    <w:rsid w:val="00E32E25"/>
    <w:rsid w:val="00E33382"/>
    <w:rsid w:val="00E33605"/>
    <w:rsid w:val="00E338A9"/>
    <w:rsid w:val="00E33B06"/>
    <w:rsid w:val="00E34192"/>
    <w:rsid w:val="00E3482E"/>
    <w:rsid w:val="00E34C2E"/>
    <w:rsid w:val="00E34D08"/>
    <w:rsid w:val="00E35029"/>
    <w:rsid w:val="00E35169"/>
    <w:rsid w:val="00E355BF"/>
    <w:rsid w:val="00E357D0"/>
    <w:rsid w:val="00E35937"/>
    <w:rsid w:val="00E35D02"/>
    <w:rsid w:val="00E35F22"/>
    <w:rsid w:val="00E36244"/>
    <w:rsid w:val="00E36352"/>
    <w:rsid w:val="00E363BD"/>
    <w:rsid w:val="00E36AA3"/>
    <w:rsid w:val="00E36CAF"/>
    <w:rsid w:val="00E37266"/>
    <w:rsid w:val="00E372BC"/>
    <w:rsid w:val="00E376B2"/>
    <w:rsid w:val="00E37CD5"/>
    <w:rsid w:val="00E40671"/>
    <w:rsid w:val="00E407D5"/>
    <w:rsid w:val="00E40BDC"/>
    <w:rsid w:val="00E40E28"/>
    <w:rsid w:val="00E40F36"/>
    <w:rsid w:val="00E40FBA"/>
    <w:rsid w:val="00E41598"/>
    <w:rsid w:val="00E419F8"/>
    <w:rsid w:val="00E41B5A"/>
    <w:rsid w:val="00E41BA9"/>
    <w:rsid w:val="00E41D0D"/>
    <w:rsid w:val="00E41DF6"/>
    <w:rsid w:val="00E41E88"/>
    <w:rsid w:val="00E425A8"/>
    <w:rsid w:val="00E426A1"/>
    <w:rsid w:val="00E42819"/>
    <w:rsid w:val="00E42B35"/>
    <w:rsid w:val="00E42B39"/>
    <w:rsid w:val="00E42C7B"/>
    <w:rsid w:val="00E42FDD"/>
    <w:rsid w:val="00E43078"/>
    <w:rsid w:val="00E43291"/>
    <w:rsid w:val="00E434FD"/>
    <w:rsid w:val="00E43E29"/>
    <w:rsid w:val="00E43F3F"/>
    <w:rsid w:val="00E4433A"/>
    <w:rsid w:val="00E444F7"/>
    <w:rsid w:val="00E446D9"/>
    <w:rsid w:val="00E44760"/>
    <w:rsid w:val="00E44C86"/>
    <w:rsid w:val="00E44EA7"/>
    <w:rsid w:val="00E44FAC"/>
    <w:rsid w:val="00E452C5"/>
    <w:rsid w:val="00E456F2"/>
    <w:rsid w:val="00E45BE1"/>
    <w:rsid w:val="00E46161"/>
    <w:rsid w:val="00E46190"/>
    <w:rsid w:val="00E46378"/>
    <w:rsid w:val="00E465C5"/>
    <w:rsid w:val="00E469AD"/>
    <w:rsid w:val="00E46CA7"/>
    <w:rsid w:val="00E46E94"/>
    <w:rsid w:val="00E4745A"/>
    <w:rsid w:val="00E47472"/>
    <w:rsid w:val="00E474DF"/>
    <w:rsid w:val="00E47528"/>
    <w:rsid w:val="00E4755B"/>
    <w:rsid w:val="00E476E5"/>
    <w:rsid w:val="00E477A3"/>
    <w:rsid w:val="00E50430"/>
    <w:rsid w:val="00E50883"/>
    <w:rsid w:val="00E508DA"/>
    <w:rsid w:val="00E50940"/>
    <w:rsid w:val="00E50959"/>
    <w:rsid w:val="00E51028"/>
    <w:rsid w:val="00E5127B"/>
    <w:rsid w:val="00E516B4"/>
    <w:rsid w:val="00E51712"/>
    <w:rsid w:val="00E51746"/>
    <w:rsid w:val="00E5199B"/>
    <w:rsid w:val="00E51A5E"/>
    <w:rsid w:val="00E51C4F"/>
    <w:rsid w:val="00E51E40"/>
    <w:rsid w:val="00E52097"/>
    <w:rsid w:val="00E52444"/>
    <w:rsid w:val="00E52A31"/>
    <w:rsid w:val="00E52B0A"/>
    <w:rsid w:val="00E535A4"/>
    <w:rsid w:val="00E536E1"/>
    <w:rsid w:val="00E5403F"/>
    <w:rsid w:val="00E541AD"/>
    <w:rsid w:val="00E54594"/>
    <w:rsid w:val="00E546F5"/>
    <w:rsid w:val="00E5494D"/>
    <w:rsid w:val="00E55156"/>
    <w:rsid w:val="00E551B1"/>
    <w:rsid w:val="00E5549C"/>
    <w:rsid w:val="00E55928"/>
    <w:rsid w:val="00E559D5"/>
    <w:rsid w:val="00E55AA4"/>
    <w:rsid w:val="00E55CF3"/>
    <w:rsid w:val="00E55D26"/>
    <w:rsid w:val="00E5602D"/>
    <w:rsid w:val="00E5620B"/>
    <w:rsid w:val="00E56283"/>
    <w:rsid w:val="00E566EE"/>
    <w:rsid w:val="00E56995"/>
    <w:rsid w:val="00E56B39"/>
    <w:rsid w:val="00E56DA8"/>
    <w:rsid w:val="00E56DB9"/>
    <w:rsid w:val="00E56EEE"/>
    <w:rsid w:val="00E56FB7"/>
    <w:rsid w:val="00E56FF3"/>
    <w:rsid w:val="00E57702"/>
    <w:rsid w:val="00E57A60"/>
    <w:rsid w:val="00E57A76"/>
    <w:rsid w:val="00E57AA0"/>
    <w:rsid w:val="00E57B06"/>
    <w:rsid w:val="00E600D4"/>
    <w:rsid w:val="00E602E5"/>
    <w:rsid w:val="00E60620"/>
    <w:rsid w:val="00E60829"/>
    <w:rsid w:val="00E60FC7"/>
    <w:rsid w:val="00E6165A"/>
    <w:rsid w:val="00E616D6"/>
    <w:rsid w:val="00E61847"/>
    <w:rsid w:val="00E61C3C"/>
    <w:rsid w:val="00E61F77"/>
    <w:rsid w:val="00E622F4"/>
    <w:rsid w:val="00E62469"/>
    <w:rsid w:val="00E628B5"/>
    <w:rsid w:val="00E633B9"/>
    <w:rsid w:val="00E63510"/>
    <w:rsid w:val="00E638C1"/>
    <w:rsid w:val="00E63A80"/>
    <w:rsid w:val="00E63CD0"/>
    <w:rsid w:val="00E64332"/>
    <w:rsid w:val="00E64404"/>
    <w:rsid w:val="00E64BB9"/>
    <w:rsid w:val="00E64D36"/>
    <w:rsid w:val="00E65019"/>
    <w:rsid w:val="00E65042"/>
    <w:rsid w:val="00E65243"/>
    <w:rsid w:val="00E65612"/>
    <w:rsid w:val="00E657BA"/>
    <w:rsid w:val="00E6667D"/>
    <w:rsid w:val="00E6683C"/>
    <w:rsid w:val="00E6685D"/>
    <w:rsid w:val="00E66D5E"/>
    <w:rsid w:val="00E674D6"/>
    <w:rsid w:val="00E675AA"/>
    <w:rsid w:val="00E67925"/>
    <w:rsid w:val="00E6798B"/>
    <w:rsid w:val="00E67DA5"/>
    <w:rsid w:val="00E70BCF"/>
    <w:rsid w:val="00E71385"/>
    <w:rsid w:val="00E71869"/>
    <w:rsid w:val="00E71978"/>
    <w:rsid w:val="00E71B09"/>
    <w:rsid w:val="00E71E46"/>
    <w:rsid w:val="00E71EAA"/>
    <w:rsid w:val="00E728AF"/>
    <w:rsid w:val="00E72B3F"/>
    <w:rsid w:val="00E738BD"/>
    <w:rsid w:val="00E740C8"/>
    <w:rsid w:val="00E742C2"/>
    <w:rsid w:val="00E74348"/>
    <w:rsid w:val="00E74388"/>
    <w:rsid w:val="00E746A5"/>
    <w:rsid w:val="00E74938"/>
    <w:rsid w:val="00E74C67"/>
    <w:rsid w:val="00E74D31"/>
    <w:rsid w:val="00E75236"/>
    <w:rsid w:val="00E7564A"/>
    <w:rsid w:val="00E75A59"/>
    <w:rsid w:val="00E75A7C"/>
    <w:rsid w:val="00E75CC7"/>
    <w:rsid w:val="00E75D5F"/>
    <w:rsid w:val="00E75F70"/>
    <w:rsid w:val="00E75FA9"/>
    <w:rsid w:val="00E76321"/>
    <w:rsid w:val="00E76833"/>
    <w:rsid w:val="00E76DB7"/>
    <w:rsid w:val="00E76DF5"/>
    <w:rsid w:val="00E76E7C"/>
    <w:rsid w:val="00E76EEF"/>
    <w:rsid w:val="00E771F2"/>
    <w:rsid w:val="00E77324"/>
    <w:rsid w:val="00E7776D"/>
    <w:rsid w:val="00E7779E"/>
    <w:rsid w:val="00E77A8D"/>
    <w:rsid w:val="00E8022D"/>
    <w:rsid w:val="00E80E93"/>
    <w:rsid w:val="00E81570"/>
    <w:rsid w:val="00E81844"/>
    <w:rsid w:val="00E818AE"/>
    <w:rsid w:val="00E819F7"/>
    <w:rsid w:val="00E820A8"/>
    <w:rsid w:val="00E82324"/>
    <w:rsid w:val="00E8258A"/>
    <w:rsid w:val="00E82596"/>
    <w:rsid w:val="00E82B78"/>
    <w:rsid w:val="00E82D07"/>
    <w:rsid w:val="00E82DDF"/>
    <w:rsid w:val="00E82ED9"/>
    <w:rsid w:val="00E833AC"/>
    <w:rsid w:val="00E83579"/>
    <w:rsid w:val="00E83AA8"/>
    <w:rsid w:val="00E83B9D"/>
    <w:rsid w:val="00E83FC2"/>
    <w:rsid w:val="00E84078"/>
    <w:rsid w:val="00E8419A"/>
    <w:rsid w:val="00E8438C"/>
    <w:rsid w:val="00E84683"/>
    <w:rsid w:val="00E84992"/>
    <w:rsid w:val="00E84F2D"/>
    <w:rsid w:val="00E852C0"/>
    <w:rsid w:val="00E85931"/>
    <w:rsid w:val="00E85EA7"/>
    <w:rsid w:val="00E862CA"/>
    <w:rsid w:val="00E8682B"/>
    <w:rsid w:val="00E86B2E"/>
    <w:rsid w:val="00E87009"/>
    <w:rsid w:val="00E879E2"/>
    <w:rsid w:val="00E87D4F"/>
    <w:rsid w:val="00E87DE9"/>
    <w:rsid w:val="00E90E79"/>
    <w:rsid w:val="00E90E7B"/>
    <w:rsid w:val="00E90EE7"/>
    <w:rsid w:val="00E90F47"/>
    <w:rsid w:val="00E91163"/>
    <w:rsid w:val="00E914E1"/>
    <w:rsid w:val="00E9153F"/>
    <w:rsid w:val="00E91991"/>
    <w:rsid w:val="00E91C29"/>
    <w:rsid w:val="00E91E2B"/>
    <w:rsid w:val="00E92805"/>
    <w:rsid w:val="00E92BC3"/>
    <w:rsid w:val="00E92BD4"/>
    <w:rsid w:val="00E92C1A"/>
    <w:rsid w:val="00E92E22"/>
    <w:rsid w:val="00E9316F"/>
    <w:rsid w:val="00E93327"/>
    <w:rsid w:val="00E9357C"/>
    <w:rsid w:val="00E9385D"/>
    <w:rsid w:val="00E93920"/>
    <w:rsid w:val="00E93CEC"/>
    <w:rsid w:val="00E93E38"/>
    <w:rsid w:val="00E941D4"/>
    <w:rsid w:val="00E944EB"/>
    <w:rsid w:val="00E94523"/>
    <w:rsid w:val="00E94920"/>
    <w:rsid w:val="00E94C01"/>
    <w:rsid w:val="00E94C1E"/>
    <w:rsid w:val="00E94D12"/>
    <w:rsid w:val="00E95CCA"/>
    <w:rsid w:val="00E96088"/>
    <w:rsid w:val="00E962CC"/>
    <w:rsid w:val="00E969CC"/>
    <w:rsid w:val="00E96C86"/>
    <w:rsid w:val="00E96EE8"/>
    <w:rsid w:val="00E976F1"/>
    <w:rsid w:val="00E97C5A"/>
    <w:rsid w:val="00EA00B6"/>
    <w:rsid w:val="00EA0177"/>
    <w:rsid w:val="00EA04CA"/>
    <w:rsid w:val="00EA080F"/>
    <w:rsid w:val="00EA0C41"/>
    <w:rsid w:val="00EA1373"/>
    <w:rsid w:val="00EA17CD"/>
    <w:rsid w:val="00EA1A99"/>
    <w:rsid w:val="00EA1F4C"/>
    <w:rsid w:val="00EA2053"/>
    <w:rsid w:val="00EA2456"/>
    <w:rsid w:val="00EA2509"/>
    <w:rsid w:val="00EA2569"/>
    <w:rsid w:val="00EA25BD"/>
    <w:rsid w:val="00EA2748"/>
    <w:rsid w:val="00EA296D"/>
    <w:rsid w:val="00EA2B77"/>
    <w:rsid w:val="00EA2F72"/>
    <w:rsid w:val="00EA330C"/>
    <w:rsid w:val="00EA343C"/>
    <w:rsid w:val="00EA36A4"/>
    <w:rsid w:val="00EA3CEF"/>
    <w:rsid w:val="00EA3E4C"/>
    <w:rsid w:val="00EA3EA8"/>
    <w:rsid w:val="00EA4115"/>
    <w:rsid w:val="00EA4225"/>
    <w:rsid w:val="00EA43A4"/>
    <w:rsid w:val="00EA4599"/>
    <w:rsid w:val="00EA4921"/>
    <w:rsid w:val="00EA53DE"/>
    <w:rsid w:val="00EA59DF"/>
    <w:rsid w:val="00EA5FB1"/>
    <w:rsid w:val="00EA613B"/>
    <w:rsid w:val="00EA62F5"/>
    <w:rsid w:val="00EA66F3"/>
    <w:rsid w:val="00EA6CA2"/>
    <w:rsid w:val="00EA6D7B"/>
    <w:rsid w:val="00EA7375"/>
    <w:rsid w:val="00EA762D"/>
    <w:rsid w:val="00EA78B0"/>
    <w:rsid w:val="00EB00D0"/>
    <w:rsid w:val="00EB0282"/>
    <w:rsid w:val="00EB0495"/>
    <w:rsid w:val="00EB08F3"/>
    <w:rsid w:val="00EB09EA"/>
    <w:rsid w:val="00EB0A56"/>
    <w:rsid w:val="00EB10C5"/>
    <w:rsid w:val="00EB12B8"/>
    <w:rsid w:val="00EB1B34"/>
    <w:rsid w:val="00EB1CAC"/>
    <w:rsid w:val="00EB1D95"/>
    <w:rsid w:val="00EB1E80"/>
    <w:rsid w:val="00EB2062"/>
    <w:rsid w:val="00EB20CA"/>
    <w:rsid w:val="00EB2DD2"/>
    <w:rsid w:val="00EB3271"/>
    <w:rsid w:val="00EB381C"/>
    <w:rsid w:val="00EB3869"/>
    <w:rsid w:val="00EB39FB"/>
    <w:rsid w:val="00EB3ABC"/>
    <w:rsid w:val="00EB3AFF"/>
    <w:rsid w:val="00EB3BD2"/>
    <w:rsid w:val="00EB3CD2"/>
    <w:rsid w:val="00EB3D0F"/>
    <w:rsid w:val="00EB44ED"/>
    <w:rsid w:val="00EB4705"/>
    <w:rsid w:val="00EB4A25"/>
    <w:rsid w:val="00EB51C3"/>
    <w:rsid w:val="00EB51E9"/>
    <w:rsid w:val="00EB58A3"/>
    <w:rsid w:val="00EB59BB"/>
    <w:rsid w:val="00EB59D5"/>
    <w:rsid w:val="00EB5A8B"/>
    <w:rsid w:val="00EB5C41"/>
    <w:rsid w:val="00EB5C58"/>
    <w:rsid w:val="00EB5EE0"/>
    <w:rsid w:val="00EB5FD8"/>
    <w:rsid w:val="00EB6043"/>
    <w:rsid w:val="00EB6178"/>
    <w:rsid w:val="00EB639C"/>
    <w:rsid w:val="00EB6795"/>
    <w:rsid w:val="00EB6B1C"/>
    <w:rsid w:val="00EB6B4A"/>
    <w:rsid w:val="00EB6E39"/>
    <w:rsid w:val="00EB7423"/>
    <w:rsid w:val="00EB7DCE"/>
    <w:rsid w:val="00EC0294"/>
    <w:rsid w:val="00EC05E2"/>
    <w:rsid w:val="00EC074A"/>
    <w:rsid w:val="00EC0A0C"/>
    <w:rsid w:val="00EC15AA"/>
    <w:rsid w:val="00EC1B7D"/>
    <w:rsid w:val="00EC1DA4"/>
    <w:rsid w:val="00EC1E67"/>
    <w:rsid w:val="00EC2685"/>
    <w:rsid w:val="00EC282F"/>
    <w:rsid w:val="00EC2AF0"/>
    <w:rsid w:val="00EC2D59"/>
    <w:rsid w:val="00EC2D6B"/>
    <w:rsid w:val="00EC2DA0"/>
    <w:rsid w:val="00EC2DF7"/>
    <w:rsid w:val="00EC2EF6"/>
    <w:rsid w:val="00EC3367"/>
    <w:rsid w:val="00EC386F"/>
    <w:rsid w:val="00EC3995"/>
    <w:rsid w:val="00EC3E2F"/>
    <w:rsid w:val="00EC3EB0"/>
    <w:rsid w:val="00EC3F54"/>
    <w:rsid w:val="00EC3F64"/>
    <w:rsid w:val="00EC4070"/>
    <w:rsid w:val="00EC40F5"/>
    <w:rsid w:val="00EC4317"/>
    <w:rsid w:val="00EC43E1"/>
    <w:rsid w:val="00EC4B7C"/>
    <w:rsid w:val="00EC4D0D"/>
    <w:rsid w:val="00EC4D5C"/>
    <w:rsid w:val="00EC51EE"/>
    <w:rsid w:val="00EC5405"/>
    <w:rsid w:val="00EC5A8B"/>
    <w:rsid w:val="00EC6083"/>
    <w:rsid w:val="00EC62A6"/>
    <w:rsid w:val="00EC63E3"/>
    <w:rsid w:val="00EC654B"/>
    <w:rsid w:val="00EC6998"/>
    <w:rsid w:val="00EC69C1"/>
    <w:rsid w:val="00EC6D8B"/>
    <w:rsid w:val="00EC7068"/>
    <w:rsid w:val="00EC7347"/>
    <w:rsid w:val="00EC7495"/>
    <w:rsid w:val="00EC756B"/>
    <w:rsid w:val="00EC7878"/>
    <w:rsid w:val="00EC7E10"/>
    <w:rsid w:val="00ED00FA"/>
    <w:rsid w:val="00ED012C"/>
    <w:rsid w:val="00ED0175"/>
    <w:rsid w:val="00ED03D8"/>
    <w:rsid w:val="00ED0B15"/>
    <w:rsid w:val="00ED0E7A"/>
    <w:rsid w:val="00ED0ECD"/>
    <w:rsid w:val="00ED10DD"/>
    <w:rsid w:val="00ED1499"/>
    <w:rsid w:val="00ED1885"/>
    <w:rsid w:val="00ED1B82"/>
    <w:rsid w:val="00ED1CEF"/>
    <w:rsid w:val="00ED1E92"/>
    <w:rsid w:val="00ED2351"/>
    <w:rsid w:val="00ED28FB"/>
    <w:rsid w:val="00ED2AD1"/>
    <w:rsid w:val="00ED2BAC"/>
    <w:rsid w:val="00ED329F"/>
    <w:rsid w:val="00ED37F6"/>
    <w:rsid w:val="00ED3965"/>
    <w:rsid w:val="00ED3AE3"/>
    <w:rsid w:val="00ED3AF2"/>
    <w:rsid w:val="00ED3BFF"/>
    <w:rsid w:val="00ED3E06"/>
    <w:rsid w:val="00ED3E77"/>
    <w:rsid w:val="00ED3FF7"/>
    <w:rsid w:val="00ED40BA"/>
    <w:rsid w:val="00ED428C"/>
    <w:rsid w:val="00ED44C6"/>
    <w:rsid w:val="00ED44DC"/>
    <w:rsid w:val="00ED4A7B"/>
    <w:rsid w:val="00ED4F1D"/>
    <w:rsid w:val="00ED501A"/>
    <w:rsid w:val="00ED536E"/>
    <w:rsid w:val="00ED53E3"/>
    <w:rsid w:val="00ED5AB2"/>
    <w:rsid w:val="00ED5D12"/>
    <w:rsid w:val="00ED63C1"/>
    <w:rsid w:val="00ED6E5B"/>
    <w:rsid w:val="00ED6F38"/>
    <w:rsid w:val="00ED7153"/>
    <w:rsid w:val="00ED750A"/>
    <w:rsid w:val="00ED770F"/>
    <w:rsid w:val="00ED77AD"/>
    <w:rsid w:val="00ED7896"/>
    <w:rsid w:val="00EE03F0"/>
    <w:rsid w:val="00EE0401"/>
    <w:rsid w:val="00EE0580"/>
    <w:rsid w:val="00EE0593"/>
    <w:rsid w:val="00EE073A"/>
    <w:rsid w:val="00EE07B1"/>
    <w:rsid w:val="00EE07CF"/>
    <w:rsid w:val="00EE0FDC"/>
    <w:rsid w:val="00EE11A0"/>
    <w:rsid w:val="00EE15A1"/>
    <w:rsid w:val="00EE1601"/>
    <w:rsid w:val="00EE1787"/>
    <w:rsid w:val="00EE1A80"/>
    <w:rsid w:val="00EE254B"/>
    <w:rsid w:val="00EE2AE4"/>
    <w:rsid w:val="00EE2B78"/>
    <w:rsid w:val="00EE2BDA"/>
    <w:rsid w:val="00EE2E2D"/>
    <w:rsid w:val="00EE2FF3"/>
    <w:rsid w:val="00EE306F"/>
    <w:rsid w:val="00EE323F"/>
    <w:rsid w:val="00EE347C"/>
    <w:rsid w:val="00EE39A0"/>
    <w:rsid w:val="00EE3D02"/>
    <w:rsid w:val="00EE43D1"/>
    <w:rsid w:val="00EE4C3C"/>
    <w:rsid w:val="00EE4D02"/>
    <w:rsid w:val="00EE4E04"/>
    <w:rsid w:val="00EE50BC"/>
    <w:rsid w:val="00EE5303"/>
    <w:rsid w:val="00EE54EA"/>
    <w:rsid w:val="00EE57A7"/>
    <w:rsid w:val="00EE58AB"/>
    <w:rsid w:val="00EE58CC"/>
    <w:rsid w:val="00EE5AFE"/>
    <w:rsid w:val="00EE5B95"/>
    <w:rsid w:val="00EE5F0D"/>
    <w:rsid w:val="00EE5F4B"/>
    <w:rsid w:val="00EE6E75"/>
    <w:rsid w:val="00EE6F4A"/>
    <w:rsid w:val="00EE7822"/>
    <w:rsid w:val="00EE78D6"/>
    <w:rsid w:val="00EE7BEC"/>
    <w:rsid w:val="00EE7CCF"/>
    <w:rsid w:val="00EE7EFF"/>
    <w:rsid w:val="00EF041D"/>
    <w:rsid w:val="00EF08C3"/>
    <w:rsid w:val="00EF1421"/>
    <w:rsid w:val="00EF18C2"/>
    <w:rsid w:val="00EF1916"/>
    <w:rsid w:val="00EF19EB"/>
    <w:rsid w:val="00EF1C5B"/>
    <w:rsid w:val="00EF2717"/>
    <w:rsid w:val="00EF27AD"/>
    <w:rsid w:val="00EF2FDB"/>
    <w:rsid w:val="00EF3144"/>
    <w:rsid w:val="00EF3307"/>
    <w:rsid w:val="00EF3530"/>
    <w:rsid w:val="00EF36B3"/>
    <w:rsid w:val="00EF3719"/>
    <w:rsid w:val="00EF3800"/>
    <w:rsid w:val="00EF3D45"/>
    <w:rsid w:val="00EF3D6B"/>
    <w:rsid w:val="00EF4332"/>
    <w:rsid w:val="00EF4445"/>
    <w:rsid w:val="00EF4811"/>
    <w:rsid w:val="00EF489E"/>
    <w:rsid w:val="00EF4975"/>
    <w:rsid w:val="00EF4CDF"/>
    <w:rsid w:val="00EF5177"/>
    <w:rsid w:val="00EF575A"/>
    <w:rsid w:val="00EF5FF2"/>
    <w:rsid w:val="00EF5FF5"/>
    <w:rsid w:val="00EF640E"/>
    <w:rsid w:val="00EF6429"/>
    <w:rsid w:val="00EF6668"/>
    <w:rsid w:val="00EF6A10"/>
    <w:rsid w:val="00EF6D52"/>
    <w:rsid w:val="00EF75F3"/>
    <w:rsid w:val="00EF7812"/>
    <w:rsid w:val="00EF78A5"/>
    <w:rsid w:val="00EF7DFE"/>
    <w:rsid w:val="00EF7F07"/>
    <w:rsid w:val="00EF7F71"/>
    <w:rsid w:val="00F00239"/>
    <w:rsid w:val="00F002C5"/>
    <w:rsid w:val="00F0052E"/>
    <w:rsid w:val="00F007B7"/>
    <w:rsid w:val="00F00801"/>
    <w:rsid w:val="00F008AA"/>
    <w:rsid w:val="00F00939"/>
    <w:rsid w:val="00F00A31"/>
    <w:rsid w:val="00F00A82"/>
    <w:rsid w:val="00F00B3B"/>
    <w:rsid w:val="00F00E72"/>
    <w:rsid w:val="00F01132"/>
    <w:rsid w:val="00F01808"/>
    <w:rsid w:val="00F01ADA"/>
    <w:rsid w:val="00F02902"/>
    <w:rsid w:val="00F02E0D"/>
    <w:rsid w:val="00F02EE0"/>
    <w:rsid w:val="00F03109"/>
    <w:rsid w:val="00F03262"/>
    <w:rsid w:val="00F0345D"/>
    <w:rsid w:val="00F03E66"/>
    <w:rsid w:val="00F04438"/>
    <w:rsid w:val="00F045BA"/>
    <w:rsid w:val="00F046F8"/>
    <w:rsid w:val="00F04852"/>
    <w:rsid w:val="00F049E4"/>
    <w:rsid w:val="00F0505F"/>
    <w:rsid w:val="00F0531A"/>
    <w:rsid w:val="00F053E5"/>
    <w:rsid w:val="00F055AB"/>
    <w:rsid w:val="00F05619"/>
    <w:rsid w:val="00F057DA"/>
    <w:rsid w:val="00F05A71"/>
    <w:rsid w:val="00F05D5C"/>
    <w:rsid w:val="00F060E5"/>
    <w:rsid w:val="00F062E3"/>
    <w:rsid w:val="00F06896"/>
    <w:rsid w:val="00F06A45"/>
    <w:rsid w:val="00F06F9B"/>
    <w:rsid w:val="00F07BCC"/>
    <w:rsid w:val="00F07C50"/>
    <w:rsid w:val="00F07F4F"/>
    <w:rsid w:val="00F102DA"/>
    <w:rsid w:val="00F1041E"/>
    <w:rsid w:val="00F10793"/>
    <w:rsid w:val="00F107DC"/>
    <w:rsid w:val="00F109CE"/>
    <w:rsid w:val="00F10E97"/>
    <w:rsid w:val="00F1152D"/>
    <w:rsid w:val="00F11A33"/>
    <w:rsid w:val="00F11CC5"/>
    <w:rsid w:val="00F12098"/>
    <w:rsid w:val="00F12279"/>
    <w:rsid w:val="00F1228C"/>
    <w:rsid w:val="00F1291F"/>
    <w:rsid w:val="00F12A3B"/>
    <w:rsid w:val="00F12DFF"/>
    <w:rsid w:val="00F12E9D"/>
    <w:rsid w:val="00F132CC"/>
    <w:rsid w:val="00F13432"/>
    <w:rsid w:val="00F13504"/>
    <w:rsid w:val="00F13AC1"/>
    <w:rsid w:val="00F14157"/>
    <w:rsid w:val="00F141AC"/>
    <w:rsid w:val="00F142AA"/>
    <w:rsid w:val="00F1465F"/>
    <w:rsid w:val="00F14D83"/>
    <w:rsid w:val="00F14F7C"/>
    <w:rsid w:val="00F150C3"/>
    <w:rsid w:val="00F151DD"/>
    <w:rsid w:val="00F158F1"/>
    <w:rsid w:val="00F15C1C"/>
    <w:rsid w:val="00F16340"/>
    <w:rsid w:val="00F164E8"/>
    <w:rsid w:val="00F1660A"/>
    <w:rsid w:val="00F16746"/>
    <w:rsid w:val="00F168A6"/>
    <w:rsid w:val="00F169AC"/>
    <w:rsid w:val="00F16B5F"/>
    <w:rsid w:val="00F16D76"/>
    <w:rsid w:val="00F173B7"/>
    <w:rsid w:val="00F176CE"/>
    <w:rsid w:val="00F17F1A"/>
    <w:rsid w:val="00F209B0"/>
    <w:rsid w:val="00F209D3"/>
    <w:rsid w:val="00F2129B"/>
    <w:rsid w:val="00F216F4"/>
    <w:rsid w:val="00F217BF"/>
    <w:rsid w:val="00F2180F"/>
    <w:rsid w:val="00F21E7A"/>
    <w:rsid w:val="00F2210D"/>
    <w:rsid w:val="00F22282"/>
    <w:rsid w:val="00F225B3"/>
    <w:rsid w:val="00F22794"/>
    <w:rsid w:val="00F22858"/>
    <w:rsid w:val="00F22AD1"/>
    <w:rsid w:val="00F22BFB"/>
    <w:rsid w:val="00F23014"/>
    <w:rsid w:val="00F23430"/>
    <w:rsid w:val="00F238CC"/>
    <w:rsid w:val="00F23A2D"/>
    <w:rsid w:val="00F23DB8"/>
    <w:rsid w:val="00F23DCD"/>
    <w:rsid w:val="00F23EB3"/>
    <w:rsid w:val="00F2406D"/>
    <w:rsid w:val="00F24266"/>
    <w:rsid w:val="00F2450A"/>
    <w:rsid w:val="00F2466F"/>
    <w:rsid w:val="00F24DF5"/>
    <w:rsid w:val="00F250EA"/>
    <w:rsid w:val="00F252FE"/>
    <w:rsid w:val="00F253DF"/>
    <w:rsid w:val="00F25840"/>
    <w:rsid w:val="00F25943"/>
    <w:rsid w:val="00F26031"/>
    <w:rsid w:val="00F26D13"/>
    <w:rsid w:val="00F27125"/>
    <w:rsid w:val="00F27597"/>
    <w:rsid w:val="00F2760A"/>
    <w:rsid w:val="00F27743"/>
    <w:rsid w:val="00F277D7"/>
    <w:rsid w:val="00F27941"/>
    <w:rsid w:val="00F27ACE"/>
    <w:rsid w:val="00F27D51"/>
    <w:rsid w:val="00F303AB"/>
    <w:rsid w:val="00F30797"/>
    <w:rsid w:val="00F30853"/>
    <w:rsid w:val="00F30A36"/>
    <w:rsid w:val="00F30AC0"/>
    <w:rsid w:val="00F310E3"/>
    <w:rsid w:val="00F3153B"/>
    <w:rsid w:val="00F31567"/>
    <w:rsid w:val="00F316F3"/>
    <w:rsid w:val="00F31751"/>
    <w:rsid w:val="00F31A28"/>
    <w:rsid w:val="00F31C75"/>
    <w:rsid w:val="00F31DF9"/>
    <w:rsid w:val="00F32263"/>
    <w:rsid w:val="00F32319"/>
    <w:rsid w:val="00F3281F"/>
    <w:rsid w:val="00F328F8"/>
    <w:rsid w:val="00F329D1"/>
    <w:rsid w:val="00F32D76"/>
    <w:rsid w:val="00F333C2"/>
    <w:rsid w:val="00F335B8"/>
    <w:rsid w:val="00F3419E"/>
    <w:rsid w:val="00F34323"/>
    <w:rsid w:val="00F34BC3"/>
    <w:rsid w:val="00F34D85"/>
    <w:rsid w:val="00F34F6A"/>
    <w:rsid w:val="00F3518B"/>
    <w:rsid w:val="00F35412"/>
    <w:rsid w:val="00F35736"/>
    <w:rsid w:val="00F366FC"/>
    <w:rsid w:val="00F36924"/>
    <w:rsid w:val="00F36A29"/>
    <w:rsid w:val="00F36AF8"/>
    <w:rsid w:val="00F36B03"/>
    <w:rsid w:val="00F36B6D"/>
    <w:rsid w:val="00F3727B"/>
    <w:rsid w:val="00F372F7"/>
    <w:rsid w:val="00F37485"/>
    <w:rsid w:val="00F37576"/>
    <w:rsid w:val="00F379E8"/>
    <w:rsid w:val="00F37C22"/>
    <w:rsid w:val="00F37C92"/>
    <w:rsid w:val="00F4070D"/>
    <w:rsid w:val="00F40791"/>
    <w:rsid w:val="00F409EF"/>
    <w:rsid w:val="00F40A23"/>
    <w:rsid w:val="00F41288"/>
    <w:rsid w:val="00F416A3"/>
    <w:rsid w:val="00F41B74"/>
    <w:rsid w:val="00F41CF6"/>
    <w:rsid w:val="00F42418"/>
    <w:rsid w:val="00F424EE"/>
    <w:rsid w:val="00F42912"/>
    <w:rsid w:val="00F42F13"/>
    <w:rsid w:val="00F43189"/>
    <w:rsid w:val="00F431F4"/>
    <w:rsid w:val="00F4320B"/>
    <w:rsid w:val="00F43253"/>
    <w:rsid w:val="00F432C6"/>
    <w:rsid w:val="00F447B4"/>
    <w:rsid w:val="00F44B15"/>
    <w:rsid w:val="00F44EA1"/>
    <w:rsid w:val="00F45125"/>
    <w:rsid w:val="00F45171"/>
    <w:rsid w:val="00F451D3"/>
    <w:rsid w:val="00F45298"/>
    <w:rsid w:val="00F452C6"/>
    <w:rsid w:val="00F4541B"/>
    <w:rsid w:val="00F4567D"/>
    <w:rsid w:val="00F4576B"/>
    <w:rsid w:val="00F459D1"/>
    <w:rsid w:val="00F459F2"/>
    <w:rsid w:val="00F45D71"/>
    <w:rsid w:val="00F45EBA"/>
    <w:rsid w:val="00F46758"/>
    <w:rsid w:val="00F46902"/>
    <w:rsid w:val="00F46A02"/>
    <w:rsid w:val="00F46CCB"/>
    <w:rsid w:val="00F473E6"/>
    <w:rsid w:val="00F477AE"/>
    <w:rsid w:val="00F477BD"/>
    <w:rsid w:val="00F47838"/>
    <w:rsid w:val="00F478FE"/>
    <w:rsid w:val="00F47AA5"/>
    <w:rsid w:val="00F47B63"/>
    <w:rsid w:val="00F50239"/>
    <w:rsid w:val="00F504DE"/>
    <w:rsid w:val="00F5053B"/>
    <w:rsid w:val="00F50846"/>
    <w:rsid w:val="00F50B1A"/>
    <w:rsid w:val="00F50BBC"/>
    <w:rsid w:val="00F50C1E"/>
    <w:rsid w:val="00F50DE4"/>
    <w:rsid w:val="00F5161B"/>
    <w:rsid w:val="00F51895"/>
    <w:rsid w:val="00F51FBC"/>
    <w:rsid w:val="00F522FE"/>
    <w:rsid w:val="00F5247E"/>
    <w:rsid w:val="00F52773"/>
    <w:rsid w:val="00F52E44"/>
    <w:rsid w:val="00F530FB"/>
    <w:rsid w:val="00F5378D"/>
    <w:rsid w:val="00F538FB"/>
    <w:rsid w:val="00F53EF5"/>
    <w:rsid w:val="00F5463C"/>
    <w:rsid w:val="00F54A71"/>
    <w:rsid w:val="00F54CA2"/>
    <w:rsid w:val="00F554A6"/>
    <w:rsid w:val="00F5560C"/>
    <w:rsid w:val="00F55761"/>
    <w:rsid w:val="00F55880"/>
    <w:rsid w:val="00F55B91"/>
    <w:rsid w:val="00F55DC2"/>
    <w:rsid w:val="00F56206"/>
    <w:rsid w:val="00F56316"/>
    <w:rsid w:val="00F568F5"/>
    <w:rsid w:val="00F56927"/>
    <w:rsid w:val="00F56E9F"/>
    <w:rsid w:val="00F56F86"/>
    <w:rsid w:val="00F57215"/>
    <w:rsid w:val="00F57B01"/>
    <w:rsid w:val="00F57B3F"/>
    <w:rsid w:val="00F602B4"/>
    <w:rsid w:val="00F60776"/>
    <w:rsid w:val="00F60830"/>
    <w:rsid w:val="00F60B8F"/>
    <w:rsid w:val="00F60D21"/>
    <w:rsid w:val="00F60DE4"/>
    <w:rsid w:val="00F61025"/>
    <w:rsid w:val="00F610CC"/>
    <w:rsid w:val="00F610E9"/>
    <w:rsid w:val="00F612C1"/>
    <w:rsid w:val="00F615CA"/>
    <w:rsid w:val="00F616E0"/>
    <w:rsid w:val="00F61D5F"/>
    <w:rsid w:val="00F61DAA"/>
    <w:rsid w:val="00F626D7"/>
    <w:rsid w:val="00F62EE4"/>
    <w:rsid w:val="00F633D7"/>
    <w:rsid w:val="00F63C4C"/>
    <w:rsid w:val="00F63CFE"/>
    <w:rsid w:val="00F63E0B"/>
    <w:rsid w:val="00F64155"/>
    <w:rsid w:val="00F6415C"/>
    <w:rsid w:val="00F64444"/>
    <w:rsid w:val="00F64737"/>
    <w:rsid w:val="00F64B37"/>
    <w:rsid w:val="00F65012"/>
    <w:rsid w:val="00F6515F"/>
    <w:rsid w:val="00F6594B"/>
    <w:rsid w:val="00F65C87"/>
    <w:rsid w:val="00F65FF5"/>
    <w:rsid w:val="00F6633E"/>
    <w:rsid w:val="00F6664E"/>
    <w:rsid w:val="00F66A20"/>
    <w:rsid w:val="00F66B24"/>
    <w:rsid w:val="00F66E96"/>
    <w:rsid w:val="00F6707F"/>
    <w:rsid w:val="00F670F4"/>
    <w:rsid w:val="00F6754F"/>
    <w:rsid w:val="00F6794A"/>
    <w:rsid w:val="00F679C6"/>
    <w:rsid w:val="00F67D43"/>
    <w:rsid w:val="00F67E85"/>
    <w:rsid w:val="00F67EDF"/>
    <w:rsid w:val="00F7024B"/>
    <w:rsid w:val="00F70495"/>
    <w:rsid w:val="00F70949"/>
    <w:rsid w:val="00F70A2B"/>
    <w:rsid w:val="00F70B2D"/>
    <w:rsid w:val="00F70CFB"/>
    <w:rsid w:val="00F70F24"/>
    <w:rsid w:val="00F7152D"/>
    <w:rsid w:val="00F71AFB"/>
    <w:rsid w:val="00F71EF9"/>
    <w:rsid w:val="00F71F7F"/>
    <w:rsid w:val="00F724FA"/>
    <w:rsid w:val="00F726BE"/>
    <w:rsid w:val="00F72910"/>
    <w:rsid w:val="00F72EDB"/>
    <w:rsid w:val="00F733FB"/>
    <w:rsid w:val="00F73BEF"/>
    <w:rsid w:val="00F73C93"/>
    <w:rsid w:val="00F74050"/>
    <w:rsid w:val="00F7407D"/>
    <w:rsid w:val="00F741BF"/>
    <w:rsid w:val="00F742BA"/>
    <w:rsid w:val="00F7446D"/>
    <w:rsid w:val="00F74476"/>
    <w:rsid w:val="00F74482"/>
    <w:rsid w:val="00F749FC"/>
    <w:rsid w:val="00F7525A"/>
    <w:rsid w:val="00F7568A"/>
    <w:rsid w:val="00F756A0"/>
    <w:rsid w:val="00F75769"/>
    <w:rsid w:val="00F757AA"/>
    <w:rsid w:val="00F75945"/>
    <w:rsid w:val="00F76B13"/>
    <w:rsid w:val="00F76C52"/>
    <w:rsid w:val="00F772F5"/>
    <w:rsid w:val="00F772FE"/>
    <w:rsid w:val="00F800AC"/>
    <w:rsid w:val="00F80F0F"/>
    <w:rsid w:val="00F811D7"/>
    <w:rsid w:val="00F815E5"/>
    <w:rsid w:val="00F81892"/>
    <w:rsid w:val="00F81A3C"/>
    <w:rsid w:val="00F81AC6"/>
    <w:rsid w:val="00F81B3F"/>
    <w:rsid w:val="00F81FDA"/>
    <w:rsid w:val="00F823A0"/>
    <w:rsid w:val="00F8276B"/>
    <w:rsid w:val="00F82914"/>
    <w:rsid w:val="00F82A9C"/>
    <w:rsid w:val="00F82BCB"/>
    <w:rsid w:val="00F82DFE"/>
    <w:rsid w:val="00F8317F"/>
    <w:rsid w:val="00F837EF"/>
    <w:rsid w:val="00F839D4"/>
    <w:rsid w:val="00F83B7E"/>
    <w:rsid w:val="00F84636"/>
    <w:rsid w:val="00F84E1C"/>
    <w:rsid w:val="00F84FD8"/>
    <w:rsid w:val="00F8531E"/>
    <w:rsid w:val="00F85484"/>
    <w:rsid w:val="00F8581C"/>
    <w:rsid w:val="00F85F8B"/>
    <w:rsid w:val="00F86484"/>
    <w:rsid w:val="00F867A5"/>
    <w:rsid w:val="00F86BD4"/>
    <w:rsid w:val="00F87075"/>
    <w:rsid w:val="00F873A9"/>
    <w:rsid w:val="00F8774A"/>
    <w:rsid w:val="00F87E65"/>
    <w:rsid w:val="00F9045C"/>
    <w:rsid w:val="00F90719"/>
    <w:rsid w:val="00F907C8"/>
    <w:rsid w:val="00F90902"/>
    <w:rsid w:val="00F9090D"/>
    <w:rsid w:val="00F90F4B"/>
    <w:rsid w:val="00F9106A"/>
    <w:rsid w:val="00F91302"/>
    <w:rsid w:val="00F91336"/>
    <w:rsid w:val="00F91394"/>
    <w:rsid w:val="00F91405"/>
    <w:rsid w:val="00F91474"/>
    <w:rsid w:val="00F91E80"/>
    <w:rsid w:val="00F9210E"/>
    <w:rsid w:val="00F921E3"/>
    <w:rsid w:val="00F92390"/>
    <w:rsid w:val="00F92474"/>
    <w:rsid w:val="00F925D4"/>
    <w:rsid w:val="00F92B23"/>
    <w:rsid w:val="00F92DA4"/>
    <w:rsid w:val="00F93078"/>
    <w:rsid w:val="00F93337"/>
    <w:rsid w:val="00F936BE"/>
    <w:rsid w:val="00F93CE8"/>
    <w:rsid w:val="00F9404C"/>
    <w:rsid w:val="00F942A7"/>
    <w:rsid w:val="00F9462C"/>
    <w:rsid w:val="00F946CE"/>
    <w:rsid w:val="00F94BA3"/>
    <w:rsid w:val="00F94F25"/>
    <w:rsid w:val="00F956A7"/>
    <w:rsid w:val="00F956C6"/>
    <w:rsid w:val="00F958C1"/>
    <w:rsid w:val="00F958D8"/>
    <w:rsid w:val="00F95C7D"/>
    <w:rsid w:val="00F95D8C"/>
    <w:rsid w:val="00F95EAA"/>
    <w:rsid w:val="00F963F1"/>
    <w:rsid w:val="00F96423"/>
    <w:rsid w:val="00F965C3"/>
    <w:rsid w:val="00F96847"/>
    <w:rsid w:val="00F96C49"/>
    <w:rsid w:val="00F96FF1"/>
    <w:rsid w:val="00F9705E"/>
    <w:rsid w:val="00F97090"/>
    <w:rsid w:val="00F9710F"/>
    <w:rsid w:val="00F9716B"/>
    <w:rsid w:val="00F9731D"/>
    <w:rsid w:val="00F973C0"/>
    <w:rsid w:val="00F97411"/>
    <w:rsid w:val="00F976CB"/>
    <w:rsid w:val="00F97889"/>
    <w:rsid w:val="00F979C8"/>
    <w:rsid w:val="00FA02B3"/>
    <w:rsid w:val="00FA043C"/>
    <w:rsid w:val="00FA0443"/>
    <w:rsid w:val="00FA05DF"/>
    <w:rsid w:val="00FA0644"/>
    <w:rsid w:val="00FA0830"/>
    <w:rsid w:val="00FA0BD2"/>
    <w:rsid w:val="00FA0BD9"/>
    <w:rsid w:val="00FA11C0"/>
    <w:rsid w:val="00FA133E"/>
    <w:rsid w:val="00FA13B5"/>
    <w:rsid w:val="00FA1E0F"/>
    <w:rsid w:val="00FA1F14"/>
    <w:rsid w:val="00FA21C5"/>
    <w:rsid w:val="00FA2AEA"/>
    <w:rsid w:val="00FA2B74"/>
    <w:rsid w:val="00FA2CE3"/>
    <w:rsid w:val="00FA2F38"/>
    <w:rsid w:val="00FA31ED"/>
    <w:rsid w:val="00FA3322"/>
    <w:rsid w:val="00FA34D2"/>
    <w:rsid w:val="00FA39BC"/>
    <w:rsid w:val="00FA39F4"/>
    <w:rsid w:val="00FA3AC4"/>
    <w:rsid w:val="00FA3BD0"/>
    <w:rsid w:val="00FA3EA1"/>
    <w:rsid w:val="00FA3F2B"/>
    <w:rsid w:val="00FA416D"/>
    <w:rsid w:val="00FA42B6"/>
    <w:rsid w:val="00FA42D3"/>
    <w:rsid w:val="00FA4359"/>
    <w:rsid w:val="00FA4B30"/>
    <w:rsid w:val="00FA4B72"/>
    <w:rsid w:val="00FA52C7"/>
    <w:rsid w:val="00FA5574"/>
    <w:rsid w:val="00FA5A4E"/>
    <w:rsid w:val="00FA5BBE"/>
    <w:rsid w:val="00FA5C2A"/>
    <w:rsid w:val="00FA5CA7"/>
    <w:rsid w:val="00FA5E7B"/>
    <w:rsid w:val="00FA628C"/>
    <w:rsid w:val="00FA67CE"/>
    <w:rsid w:val="00FA6A0B"/>
    <w:rsid w:val="00FA6D72"/>
    <w:rsid w:val="00FA6F7E"/>
    <w:rsid w:val="00FA7218"/>
    <w:rsid w:val="00FA73A7"/>
    <w:rsid w:val="00FA7EF1"/>
    <w:rsid w:val="00FB01B3"/>
    <w:rsid w:val="00FB051E"/>
    <w:rsid w:val="00FB068A"/>
    <w:rsid w:val="00FB06D6"/>
    <w:rsid w:val="00FB0788"/>
    <w:rsid w:val="00FB09CB"/>
    <w:rsid w:val="00FB0E60"/>
    <w:rsid w:val="00FB1386"/>
    <w:rsid w:val="00FB1542"/>
    <w:rsid w:val="00FB1679"/>
    <w:rsid w:val="00FB16D2"/>
    <w:rsid w:val="00FB16E4"/>
    <w:rsid w:val="00FB1AB7"/>
    <w:rsid w:val="00FB1BF5"/>
    <w:rsid w:val="00FB1CA5"/>
    <w:rsid w:val="00FB1E2A"/>
    <w:rsid w:val="00FB1E7A"/>
    <w:rsid w:val="00FB1F16"/>
    <w:rsid w:val="00FB2236"/>
    <w:rsid w:val="00FB2301"/>
    <w:rsid w:val="00FB239B"/>
    <w:rsid w:val="00FB2471"/>
    <w:rsid w:val="00FB2574"/>
    <w:rsid w:val="00FB334F"/>
    <w:rsid w:val="00FB3DBE"/>
    <w:rsid w:val="00FB3FBE"/>
    <w:rsid w:val="00FB4809"/>
    <w:rsid w:val="00FB490A"/>
    <w:rsid w:val="00FB4AC8"/>
    <w:rsid w:val="00FB4B96"/>
    <w:rsid w:val="00FB4ED7"/>
    <w:rsid w:val="00FB54DD"/>
    <w:rsid w:val="00FB556B"/>
    <w:rsid w:val="00FB5635"/>
    <w:rsid w:val="00FB57AA"/>
    <w:rsid w:val="00FB5CE8"/>
    <w:rsid w:val="00FB5CF2"/>
    <w:rsid w:val="00FB6198"/>
    <w:rsid w:val="00FB630B"/>
    <w:rsid w:val="00FB6331"/>
    <w:rsid w:val="00FB6580"/>
    <w:rsid w:val="00FB65CC"/>
    <w:rsid w:val="00FB68F5"/>
    <w:rsid w:val="00FB6B1B"/>
    <w:rsid w:val="00FB6CED"/>
    <w:rsid w:val="00FB6DAC"/>
    <w:rsid w:val="00FB730A"/>
    <w:rsid w:val="00FB73AC"/>
    <w:rsid w:val="00FB73F6"/>
    <w:rsid w:val="00FB7439"/>
    <w:rsid w:val="00FB78A7"/>
    <w:rsid w:val="00FB7D84"/>
    <w:rsid w:val="00FB7DFE"/>
    <w:rsid w:val="00FB7E8C"/>
    <w:rsid w:val="00FC0075"/>
    <w:rsid w:val="00FC00EA"/>
    <w:rsid w:val="00FC03F6"/>
    <w:rsid w:val="00FC06BC"/>
    <w:rsid w:val="00FC0729"/>
    <w:rsid w:val="00FC092D"/>
    <w:rsid w:val="00FC0A7E"/>
    <w:rsid w:val="00FC0F47"/>
    <w:rsid w:val="00FC138C"/>
    <w:rsid w:val="00FC14A6"/>
    <w:rsid w:val="00FC236D"/>
    <w:rsid w:val="00FC28C1"/>
    <w:rsid w:val="00FC2A42"/>
    <w:rsid w:val="00FC31B0"/>
    <w:rsid w:val="00FC38CD"/>
    <w:rsid w:val="00FC3F3A"/>
    <w:rsid w:val="00FC47AE"/>
    <w:rsid w:val="00FC4C20"/>
    <w:rsid w:val="00FC4C86"/>
    <w:rsid w:val="00FC4EE2"/>
    <w:rsid w:val="00FC512F"/>
    <w:rsid w:val="00FC521D"/>
    <w:rsid w:val="00FC5DE5"/>
    <w:rsid w:val="00FC5F26"/>
    <w:rsid w:val="00FC5F33"/>
    <w:rsid w:val="00FC5FC3"/>
    <w:rsid w:val="00FC64BD"/>
    <w:rsid w:val="00FC6905"/>
    <w:rsid w:val="00FC6ED6"/>
    <w:rsid w:val="00FC71A4"/>
    <w:rsid w:val="00FC7626"/>
    <w:rsid w:val="00FC78A8"/>
    <w:rsid w:val="00FC793A"/>
    <w:rsid w:val="00FD021B"/>
    <w:rsid w:val="00FD0391"/>
    <w:rsid w:val="00FD051B"/>
    <w:rsid w:val="00FD057B"/>
    <w:rsid w:val="00FD0590"/>
    <w:rsid w:val="00FD0696"/>
    <w:rsid w:val="00FD073D"/>
    <w:rsid w:val="00FD0C0C"/>
    <w:rsid w:val="00FD11AD"/>
    <w:rsid w:val="00FD1631"/>
    <w:rsid w:val="00FD18C5"/>
    <w:rsid w:val="00FD19C9"/>
    <w:rsid w:val="00FD1CF3"/>
    <w:rsid w:val="00FD2117"/>
    <w:rsid w:val="00FD2412"/>
    <w:rsid w:val="00FD26D4"/>
    <w:rsid w:val="00FD2E8C"/>
    <w:rsid w:val="00FD2ECF"/>
    <w:rsid w:val="00FD30CC"/>
    <w:rsid w:val="00FD311D"/>
    <w:rsid w:val="00FD34D1"/>
    <w:rsid w:val="00FD34FE"/>
    <w:rsid w:val="00FD390F"/>
    <w:rsid w:val="00FD40A8"/>
    <w:rsid w:val="00FD45B8"/>
    <w:rsid w:val="00FD4C23"/>
    <w:rsid w:val="00FD4F98"/>
    <w:rsid w:val="00FD50E6"/>
    <w:rsid w:val="00FD50F0"/>
    <w:rsid w:val="00FD54E2"/>
    <w:rsid w:val="00FD5894"/>
    <w:rsid w:val="00FD5990"/>
    <w:rsid w:val="00FD5E58"/>
    <w:rsid w:val="00FD617D"/>
    <w:rsid w:val="00FD62FC"/>
    <w:rsid w:val="00FD65AB"/>
    <w:rsid w:val="00FD66A8"/>
    <w:rsid w:val="00FD6ADF"/>
    <w:rsid w:val="00FD6BF3"/>
    <w:rsid w:val="00FD6D1D"/>
    <w:rsid w:val="00FD6E87"/>
    <w:rsid w:val="00FD6EBC"/>
    <w:rsid w:val="00FD7028"/>
    <w:rsid w:val="00FD70AA"/>
    <w:rsid w:val="00FD7471"/>
    <w:rsid w:val="00FD7B35"/>
    <w:rsid w:val="00FD7E40"/>
    <w:rsid w:val="00FD7E95"/>
    <w:rsid w:val="00FE005B"/>
    <w:rsid w:val="00FE006C"/>
    <w:rsid w:val="00FE02E8"/>
    <w:rsid w:val="00FE0B77"/>
    <w:rsid w:val="00FE0D45"/>
    <w:rsid w:val="00FE0EB3"/>
    <w:rsid w:val="00FE1549"/>
    <w:rsid w:val="00FE1C2D"/>
    <w:rsid w:val="00FE2015"/>
    <w:rsid w:val="00FE2051"/>
    <w:rsid w:val="00FE238A"/>
    <w:rsid w:val="00FE25C1"/>
    <w:rsid w:val="00FE297F"/>
    <w:rsid w:val="00FE2A79"/>
    <w:rsid w:val="00FE2E51"/>
    <w:rsid w:val="00FE32F8"/>
    <w:rsid w:val="00FE34D4"/>
    <w:rsid w:val="00FE35AE"/>
    <w:rsid w:val="00FE3A8E"/>
    <w:rsid w:val="00FE40BA"/>
    <w:rsid w:val="00FE419F"/>
    <w:rsid w:val="00FE42B8"/>
    <w:rsid w:val="00FE464C"/>
    <w:rsid w:val="00FE4653"/>
    <w:rsid w:val="00FE4713"/>
    <w:rsid w:val="00FE4761"/>
    <w:rsid w:val="00FE4974"/>
    <w:rsid w:val="00FE4B2C"/>
    <w:rsid w:val="00FE4C76"/>
    <w:rsid w:val="00FE4E3B"/>
    <w:rsid w:val="00FE4E81"/>
    <w:rsid w:val="00FE5212"/>
    <w:rsid w:val="00FE53CF"/>
    <w:rsid w:val="00FE5A27"/>
    <w:rsid w:val="00FE5DDF"/>
    <w:rsid w:val="00FE5DFD"/>
    <w:rsid w:val="00FE60E2"/>
    <w:rsid w:val="00FE6172"/>
    <w:rsid w:val="00FE63C1"/>
    <w:rsid w:val="00FE66B5"/>
    <w:rsid w:val="00FE6764"/>
    <w:rsid w:val="00FE6793"/>
    <w:rsid w:val="00FE6B8F"/>
    <w:rsid w:val="00FE6C5B"/>
    <w:rsid w:val="00FE6D0A"/>
    <w:rsid w:val="00FE6D0B"/>
    <w:rsid w:val="00FE6D7A"/>
    <w:rsid w:val="00FE6E7A"/>
    <w:rsid w:val="00FE729D"/>
    <w:rsid w:val="00FE76CD"/>
    <w:rsid w:val="00FE799B"/>
    <w:rsid w:val="00FE7A04"/>
    <w:rsid w:val="00FE7B24"/>
    <w:rsid w:val="00FE7D4D"/>
    <w:rsid w:val="00FE7F89"/>
    <w:rsid w:val="00FF012C"/>
    <w:rsid w:val="00FF0274"/>
    <w:rsid w:val="00FF0376"/>
    <w:rsid w:val="00FF0794"/>
    <w:rsid w:val="00FF089B"/>
    <w:rsid w:val="00FF0A0C"/>
    <w:rsid w:val="00FF133B"/>
    <w:rsid w:val="00FF14A9"/>
    <w:rsid w:val="00FF1EC7"/>
    <w:rsid w:val="00FF1ED2"/>
    <w:rsid w:val="00FF2014"/>
    <w:rsid w:val="00FF2533"/>
    <w:rsid w:val="00FF25EA"/>
    <w:rsid w:val="00FF2B94"/>
    <w:rsid w:val="00FF2ED4"/>
    <w:rsid w:val="00FF3689"/>
    <w:rsid w:val="00FF36A6"/>
    <w:rsid w:val="00FF3C56"/>
    <w:rsid w:val="00FF3D57"/>
    <w:rsid w:val="00FF4227"/>
    <w:rsid w:val="00FF441D"/>
    <w:rsid w:val="00FF44EE"/>
    <w:rsid w:val="00FF468E"/>
    <w:rsid w:val="00FF47A3"/>
    <w:rsid w:val="00FF47E9"/>
    <w:rsid w:val="00FF4AEF"/>
    <w:rsid w:val="00FF4E3D"/>
    <w:rsid w:val="00FF4E78"/>
    <w:rsid w:val="00FF4EDD"/>
    <w:rsid w:val="00FF4F7A"/>
    <w:rsid w:val="00FF52B8"/>
    <w:rsid w:val="00FF583B"/>
    <w:rsid w:val="00FF5E65"/>
    <w:rsid w:val="00FF6685"/>
    <w:rsid w:val="00FF6D83"/>
    <w:rsid w:val="00FF708E"/>
    <w:rsid w:val="00FF76CC"/>
    <w:rsid w:val="00FF7C01"/>
    <w:rsid w:val="00FF7C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  <w14:docId w14:val="54FD24E7"/>
  <w15:docId w15:val="{A7AD6BA1-89C2-4088-999B-78D8666F5E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D3A1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D3A18"/>
  </w:style>
  <w:style w:type="paragraph" w:styleId="Footer">
    <w:name w:val="footer"/>
    <w:basedOn w:val="Normal"/>
    <w:link w:val="FooterChar"/>
    <w:uiPriority w:val="99"/>
    <w:unhideWhenUsed/>
    <w:rsid w:val="008D3A1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D3A18"/>
  </w:style>
  <w:style w:type="paragraph" w:styleId="BalloonText">
    <w:name w:val="Balloon Text"/>
    <w:basedOn w:val="Normal"/>
    <w:link w:val="BalloonTextChar"/>
    <w:uiPriority w:val="99"/>
    <w:semiHidden/>
    <w:unhideWhenUsed/>
    <w:rsid w:val="008D3A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D3A1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9316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31644"/>
    <w:rPr>
      <w:color w:val="0000FF"/>
      <w:u w:val="single"/>
    </w:rPr>
  </w:style>
  <w:style w:type="character" w:styleId="PlaceholderText">
    <w:name w:val="Placeholder Text"/>
    <w:basedOn w:val="DefaultParagraphFont"/>
    <w:uiPriority w:val="99"/>
    <w:semiHidden/>
    <w:rsid w:val="00B1008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72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01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1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80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3.png"/><Relationship Id="rId1" Type="http://schemas.openxmlformats.org/officeDocument/2006/relationships/hyperlink" Target="mailto:Fiber.dig@CrownCastle.com" TargetMode="External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CBYD\Utility%20Request\Utility%20Request%20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F0F884-F2B2-4623-8491-5C349E7D66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Utility Request Template</Template>
  <TotalTime>1</TotalTime>
  <Pages>2</Pages>
  <Words>17</Words>
  <Characters>99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Antol, David</dc:creator>
  <cp:keywords/>
  <dc:description/>
  <cp:lastModifiedBy>Survey Crew</cp:lastModifiedBy>
  <cp:revision>2</cp:revision>
  <cp:lastPrinted>2013-08-01T17:28:00Z</cp:lastPrinted>
  <dcterms:created xsi:type="dcterms:W3CDTF">2021-04-23T13:09:00Z</dcterms:created>
  <dcterms:modified xsi:type="dcterms:W3CDTF">2021-04-23T13:09:00Z</dcterms:modified>
</cp:coreProperties>
</file>